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DBA2F" w14:textId="47E0D3D7" w:rsidR="00766A87" w:rsidRPr="00B541B1" w:rsidRDefault="0000573D" w:rsidP="00766A87">
      <w:pPr>
        <w:pStyle w:val="ZRIKopzondernummer"/>
      </w:pPr>
      <w:bookmarkStart w:id="0" w:name="_Toc100754080"/>
      <w:bookmarkStart w:id="1" w:name="_Toc190265500"/>
      <w:r>
        <w:t xml:space="preserve">Bijlage </w:t>
      </w:r>
      <w:r w:rsidR="00AA2381">
        <w:t>2</w:t>
      </w:r>
      <w:r w:rsidR="00766A87" w:rsidRPr="00B541B1">
        <w:t>: Eigen</w:t>
      </w:r>
      <w:r w:rsidR="00094A96">
        <w:t xml:space="preserve"> V</w:t>
      </w:r>
      <w:r w:rsidR="00766A87" w:rsidRPr="00B541B1">
        <w:t>erklaring Uitsluitingsgronden</w:t>
      </w:r>
      <w:bookmarkEnd w:id="0"/>
      <w:bookmarkEnd w:id="1"/>
    </w:p>
    <w:p w14:paraId="425C6036" w14:textId="77777777" w:rsidR="00766A87" w:rsidRPr="00B541B1" w:rsidRDefault="00766A87" w:rsidP="00766A87"/>
    <w:p w14:paraId="6CE3C7DD" w14:textId="77777777" w:rsidR="00766A87" w:rsidRPr="00B541B1" w:rsidRDefault="00766A87" w:rsidP="00766A87">
      <w:pPr>
        <w:rPr>
          <w:b/>
        </w:rPr>
      </w:pPr>
      <w:r w:rsidRPr="00B541B1">
        <w:rPr>
          <w:b/>
        </w:rPr>
        <w:t>1</w:t>
      </w:r>
      <w:r w:rsidRPr="00B541B1">
        <w:rPr>
          <w:b/>
        </w:rPr>
        <w:tab/>
        <w:t>Algemene gegevens</w:t>
      </w:r>
    </w:p>
    <w:p w14:paraId="797757BA" w14:textId="77777777" w:rsidR="00766A87" w:rsidRPr="00B541B1" w:rsidRDefault="00766A87" w:rsidP="00766A87"/>
    <w:tbl>
      <w:tblPr>
        <w:tblW w:w="7466" w:type="dxa"/>
        <w:tblInd w:w="-38" w:type="dxa"/>
        <w:tblLayout w:type="fixed"/>
        <w:tblCellMar>
          <w:left w:w="70" w:type="dxa"/>
          <w:right w:w="70" w:type="dxa"/>
        </w:tblCellMar>
        <w:tblLook w:val="01E0" w:firstRow="1" w:lastRow="1" w:firstColumn="1" w:lastColumn="1" w:noHBand="0" w:noVBand="0"/>
      </w:tblPr>
      <w:tblGrid>
        <w:gridCol w:w="563"/>
        <w:gridCol w:w="6903"/>
      </w:tblGrid>
      <w:tr w:rsidR="00766A87" w:rsidRPr="00B541B1" w14:paraId="1CDC66B7" w14:textId="77777777" w:rsidTr="004C27F1">
        <w:tc>
          <w:tcPr>
            <w:tcW w:w="563" w:type="dxa"/>
          </w:tcPr>
          <w:p w14:paraId="726D70E1" w14:textId="77777777" w:rsidR="00766A87" w:rsidRPr="00B541B1" w:rsidRDefault="00766A87" w:rsidP="004C27F1">
            <w:r w:rsidRPr="00B541B1">
              <w:t>a</w:t>
            </w:r>
            <w:r w:rsidRPr="00B541B1">
              <w:tab/>
            </w:r>
          </w:p>
        </w:tc>
        <w:tc>
          <w:tcPr>
            <w:tcW w:w="6903" w:type="dxa"/>
            <w:tcBorders>
              <w:bottom w:val="single" w:sz="4" w:space="0" w:color="auto"/>
            </w:tcBorders>
          </w:tcPr>
          <w:p w14:paraId="6B9060BF" w14:textId="53C145AD" w:rsidR="00766A87" w:rsidRPr="00B541B1" w:rsidRDefault="00766A87" w:rsidP="00AC0EA4">
            <w:r w:rsidRPr="00B541B1">
              <w:t xml:space="preserve">Bedrijfsnaam </w:t>
            </w:r>
            <w:r w:rsidR="00AC0EA4">
              <w:t xml:space="preserve">ontwikkelaar </w:t>
            </w:r>
            <w:r w:rsidRPr="00B541B1">
              <w:t>(</w:t>
            </w:r>
            <w:r w:rsidR="00A32E16">
              <w:rPr>
                <w:szCs w:val="18"/>
              </w:rPr>
              <w:t>ondernemingen</w:t>
            </w:r>
            <w:r w:rsidR="00A32E16" w:rsidRPr="00B541B1">
              <w:rPr>
                <w:szCs w:val="18"/>
              </w:rPr>
              <w:t xml:space="preserve"> </w:t>
            </w:r>
            <w:r w:rsidRPr="00B541B1">
              <w:t>in een deelname):</w:t>
            </w:r>
          </w:p>
        </w:tc>
      </w:tr>
      <w:tr w:rsidR="00766A87" w:rsidRPr="00766A87" w14:paraId="0EED1820" w14:textId="77777777" w:rsidTr="004C27F1">
        <w:tc>
          <w:tcPr>
            <w:tcW w:w="563" w:type="dxa"/>
            <w:tcBorders>
              <w:right w:val="single" w:sz="4" w:space="0" w:color="auto"/>
            </w:tcBorders>
          </w:tcPr>
          <w:p w14:paraId="4E5D408A" w14:textId="77777777" w:rsidR="00766A87" w:rsidRPr="00766A87" w:rsidRDefault="00766A87" w:rsidP="004C27F1">
            <w:pPr>
              <w:rPr>
                <w:color w:val="FF0000"/>
              </w:rPr>
            </w:pPr>
          </w:p>
        </w:tc>
        <w:tc>
          <w:tcPr>
            <w:tcW w:w="6903" w:type="dxa"/>
            <w:tcBorders>
              <w:top w:val="single" w:sz="4" w:space="0" w:color="auto"/>
              <w:left w:val="single" w:sz="4" w:space="0" w:color="auto"/>
              <w:bottom w:val="single" w:sz="4" w:space="0" w:color="auto"/>
              <w:right w:val="single" w:sz="4" w:space="0" w:color="auto"/>
            </w:tcBorders>
          </w:tcPr>
          <w:p w14:paraId="6A81C19A" w14:textId="77777777" w:rsidR="00766A87" w:rsidRPr="00766A87" w:rsidRDefault="00766A87" w:rsidP="004C27F1">
            <w:pPr>
              <w:rPr>
                <w:color w:val="FF0000"/>
              </w:rPr>
            </w:pPr>
          </w:p>
        </w:tc>
      </w:tr>
    </w:tbl>
    <w:p w14:paraId="38C33BAC" w14:textId="77777777" w:rsidR="00766A87" w:rsidRPr="00766A87" w:rsidRDefault="00766A87" w:rsidP="00766A87">
      <w:pPr>
        <w:rPr>
          <w:color w:val="FF0000"/>
        </w:rPr>
      </w:pPr>
    </w:p>
    <w:p w14:paraId="34D50A3B" w14:textId="77777777" w:rsidR="00766A87" w:rsidRPr="00B541B1" w:rsidRDefault="00766A87" w:rsidP="00766A87">
      <w:r w:rsidRPr="00B541B1">
        <w:t>ter zake van deze aanmelding vertegenwoordigd door:</w:t>
      </w:r>
    </w:p>
    <w:p w14:paraId="6BF63D9E" w14:textId="77777777" w:rsidR="00766A87" w:rsidRPr="00766A87" w:rsidRDefault="00766A87" w:rsidP="00766A87">
      <w:pPr>
        <w:rPr>
          <w:color w:val="FF0000"/>
        </w:rPr>
      </w:pPr>
    </w:p>
    <w:tbl>
      <w:tblPr>
        <w:tblW w:w="7466" w:type="dxa"/>
        <w:tblInd w:w="-38" w:type="dxa"/>
        <w:tblLayout w:type="fixed"/>
        <w:tblCellMar>
          <w:left w:w="70" w:type="dxa"/>
          <w:right w:w="70" w:type="dxa"/>
        </w:tblCellMar>
        <w:tblLook w:val="01E0" w:firstRow="1" w:lastRow="1" w:firstColumn="1" w:lastColumn="1" w:noHBand="0" w:noVBand="0"/>
      </w:tblPr>
      <w:tblGrid>
        <w:gridCol w:w="563"/>
        <w:gridCol w:w="6903"/>
      </w:tblGrid>
      <w:tr w:rsidR="00766A87" w:rsidRPr="00766A87" w14:paraId="1499E13E" w14:textId="77777777" w:rsidTr="004C27F1">
        <w:tc>
          <w:tcPr>
            <w:tcW w:w="563" w:type="dxa"/>
          </w:tcPr>
          <w:p w14:paraId="60A6BB7A" w14:textId="77777777" w:rsidR="00766A87" w:rsidRPr="00B541B1" w:rsidRDefault="00766A87" w:rsidP="004C27F1">
            <w:r w:rsidRPr="00B541B1">
              <w:t>b</w:t>
            </w:r>
          </w:p>
        </w:tc>
        <w:tc>
          <w:tcPr>
            <w:tcW w:w="6903" w:type="dxa"/>
            <w:tcBorders>
              <w:bottom w:val="single" w:sz="4" w:space="0" w:color="auto"/>
            </w:tcBorders>
          </w:tcPr>
          <w:p w14:paraId="77731281" w14:textId="77777777" w:rsidR="00766A87" w:rsidRPr="00B541B1" w:rsidRDefault="00766A87" w:rsidP="004C27F1">
            <w:r w:rsidRPr="00B541B1">
              <w:t xml:space="preserve">Naam: </w:t>
            </w:r>
          </w:p>
        </w:tc>
      </w:tr>
      <w:tr w:rsidR="00766A87" w:rsidRPr="00766A87" w14:paraId="7A1BF4F6" w14:textId="77777777" w:rsidTr="004C27F1">
        <w:tc>
          <w:tcPr>
            <w:tcW w:w="563" w:type="dxa"/>
            <w:tcBorders>
              <w:right w:val="single" w:sz="4" w:space="0" w:color="auto"/>
            </w:tcBorders>
          </w:tcPr>
          <w:p w14:paraId="6E62BD18" w14:textId="77777777" w:rsidR="00766A87" w:rsidRPr="00766A87" w:rsidRDefault="00766A87" w:rsidP="004C27F1">
            <w:pPr>
              <w:rPr>
                <w:color w:val="FF0000"/>
              </w:rPr>
            </w:pPr>
          </w:p>
        </w:tc>
        <w:tc>
          <w:tcPr>
            <w:tcW w:w="6903" w:type="dxa"/>
            <w:tcBorders>
              <w:top w:val="single" w:sz="4" w:space="0" w:color="auto"/>
              <w:left w:val="single" w:sz="4" w:space="0" w:color="auto"/>
              <w:bottom w:val="single" w:sz="4" w:space="0" w:color="auto"/>
              <w:right w:val="single" w:sz="4" w:space="0" w:color="auto"/>
            </w:tcBorders>
          </w:tcPr>
          <w:p w14:paraId="5CFD3D0D" w14:textId="77777777" w:rsidR="00766A87" w:rsidRPr="00766A87" w:rsidRDefault="00766A87" w:rsidP="004C27F1">
            <w:pPr>
              <w:rPr>
                <w:color w:val="FF0000"/>
              </w:rPr>
            </w:pPr>
          </w:p>
        </w:tc>
      </w:tr>
    </w:tbl>
    <w:p w14:paraId="1D916805" w14:textId="77777777" w:rsidR="00766A87" w:rsidRPr="00766A87" w:rsidRDefault="00766A87" w:rsidP="00766A87">
      <w:pPr>
        <w:rPr>
          <w:b/>
          <w:color w:val="FF0000"/>
          <w:highlight w:val="yellow"/>
        </w:rPr>
      </w:pPr>
    </w:p>
    <w:p w14:paraId="6E505BF5" w14:textId="77777777" w:rsidR="00766A87" w:rsidRPr="00B541B1" w:rsidRDefault="00766A87" w:rsidP="00766A87">
      <w:pPr>
        <w:rPr>
          <w:b/>
        </w:rPr>
      </w:pPr>
      <w:r w:rsidRPr="00B541B1">
        <w:rPr>
          <w:b/>
        </w:rPr>
        <w:t>2</w:t>
      </w:r>
      <w:r w:rsidRPr="00B541B1">
        <w:rPr>
          <w:b/>
        </w:rPr>
        <w:tab/>
        <w:t>Uitsluitingsgronden</w:t>
      </w:r>
    </w:p>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811"/>
      </w:tblGrid>
      <w:tr w:rsidR="00766A87" w:rsidRPr="00766A87" w14:paraId="6EFE5D78" w14:textId="77777777" w:rsidTr="004C27F1">
        <w:tc>
          <w:tcPr>
            <w:tcW w:w="8811" w:type="dxa"/>
            <w:tcBorders>
              <w:top w:val="nil"/>
              <w:left w:val="nil"/>
              <w:bottom w:val="nil"/>
              <w:right w:val="nil"/>
            </w:tcBorders>
          </w:tcPr>
          <w:p w14:paraId="1BE4C589" w14:textId="3DB8F518" w:rsidR="00766A87" w:rsidRPr="00B541B1" w:rsidRDefault="00766A87" w:rsidP="004C27F1">
            <w:r w:rsidRPr="00B541B1">
              <w:t xml:space="preserve">De </w:t>
            </w:r>
            <w:r w:rsidR="00AC0EA4">
              <w:t xml:space="preserve">ontwikkelaar </w:t>
            </w:r>
            <w:r w:rsidRPr="00B541B1">
              <w:t xml:space="preserve">dient niet in één of meer van de onderstaand onder a tot en met g genoemde uitsluitingsgronden te verkeren. Indien één of meer van deze uitsluitingsgronden op de </w:t>
            </w:r>
            <w:r w:rsidR="00C028DA">
              <w:t>ontwikkelaar</w:t>
            </w:r>
            <w:r w:rsidR="00A32E16">
              <w:t xml:space="preserve"> </w:t>
            </w:r>
            <w:r w:rsidRPr="00B541B1">
              <w:t xml:space="preserve">in een deelname van toepassing zijn zal de </w:t>
            </w:r>
            <w:r w:rsidR="00AC0EA4">
              <w:t xml:space="preserve">ontwikkelaar </w:t>
            </w:r>
            <w:r w:rsidRPr="00B541B1">
              <w:t>worden uitgesloten van de verdere procedure.</w:t>
            </w:r>
          </w:p>
          <w:p w14:paraId="327AD23E" w14:textId="77777777" w:rsidR="00766A87" w:rsidRPr="00B541B1" w:rsidRDefault="00766A87" w:rsidP="004C27F1"/>
          <w:p w14:paraId="350B8498" w14:textId="77777777" w:rsidR="00766A87" w:rsidRPr="00B541B1" w:rsidRDefault="00766A87" w:rsidP="004C27F1">
            <w:pPr>
              <w:ind w:left="284" w:hanging="284"/>
              <w:rPr>
                <w:rFonts w:eastAsia="ArialUnicodeMS"/>
              </w:rPr>
            </w:pPr>
            <w:r w:rsidRPr="00B541B1">
              <w:rPr>
                <w:rFonts w:eastAsia="ArialUnicodeMS"/>
              </w:rPr>
              <w:t xml:space="preserve">a. </w:t>
            </w:r>
            <w:r w:rsidRPr="00B541B1">
              <w:rPr>
                <w:rFonts w:eastAsia="ArialUnicodeMS"/>
              </w:rPr>
              <w:tab/>
              <w:t>die in staat van faillissement of van liquidatie verkeert, wiens werkzaamheden zijn gestaakt, jegens wie een surseance van betaling of een akkoord geldt of die in een andere vergelijkbare toestand verkeert ingevolge een soortgelijke procedure die voorkomt in de op hem van toepassing zijnde wet- of regelgeving van een lidstaat van de Europese Unie;</w:t>
            </w:r>
          </w:p>
          <w:p w14:paraId="15EA810E" w14:textId="77777777" w:rsidR="00766A87" w:rsidRPr="00B541B1" w:rsidRDefault="00766A87" w:rsidP="004C27F1">
            <w:pPr>
              <w:ind w:left="284" w:hanging="284"/>
              <w:rPr>
                <w:rFonts w:eastAsia="ArialUnicodeMS"/>
                <w:i/>
              </w:rPr>
            </w:pPr>
            <w:r w:rsidRPr="00B541B1">
              <w:rPr>
                <w:rFonts w:eastAsia="ArialUnicodeMS"/>
              </w:rPr>
              <w:t xml:space="preserve">b. </w:t>
            </w:r>
            <w:r w:rsidRPr="00B541B1">
              <w:rPr>
                <w:rFonts w:eastAsia="ArialUnicodeMS"/>
              </w:rPr>
              <w:tab/>
              <w:t>wiens faillissement of liquidatie is aangevraagd of tegen wie een procedure van surseance van betaling of akkoord dan wel een andere soortgelijke procedure die voorkomt in de op hem van toepassing zijnde wet- of regelgeving van een lidstaat van de Europese Unie, aanhangig is gemaakt;</w:t>
            </w:r>
          </w:p>
          <w:p w14:paraId="6065B4A6" w14:textId="77777777" w:rsidR="00766A87" w:rsidRPr="00B541B1" w:rsidRDefault="00766A87" w:rsidP="004C27F1">
            <w:pPr>
              <w:ind w:left="284" w:hanging="284"/>
              <w:rPr>
                <w:rFonts w:eastAsia="ArialUnicodeMS"/>
              </w:rPr>
            </w:pPr>
            <w:r w:rsidRPr="00B541B1">
              <w:rPr>
                <w:rFonts w:eastAsia="ArialUnicodeMS"/>
              </w:rPr>
              <w:t>c.</w:t>
            </w:r>
            <w:r w:rsidRPr="00B541B1">
              <w:rPr>
                <w:rFonts w:eastAsia="ArialUnicodeMS"/>
              </w:rPr>
              <w:tab/>
              <w:t>jegens wie een rechterlijke uitspraak met kracht van gewijsde volgens de op hem van toepassing zijnde wet- of regelgeving van een lidstaat van de Europese Unie is gedaan, waarbij een delict is vastgesteld dat in strijd is met zijn beroepsgedragsregels;</w:t>
            </w:r>
          </w:p>
          <w:p w14:paraId="38D037D8" w14:textId="77777777" w:rsidR="00766A87" w:rsidRPr="00B541B1" w:rsidRDefault="00766A87" w:rsidP="004C27F1">
            <w:pPr>
              <w:ind w:left="284" w:hanging="284"/>
              <w:rPr>
                <w:rFonts w:eastAsia="ArialUnicodeMS"/>
              </w:rPr>
            </w:pPr>
            <w:r w:rsidRPr="00B541B1">
              <w:rPr>
                <w:rFonts w:eastAsia="ArialUnicodeMS"/>
              </w:rPr>
              <w:t>d.</w:t>
            </w:r>
            <w:r w:rsidRPr="00B541B1">
              <w:rPr>
                <w:rFonts w:eastAsia="ArialUnicodeMS"/>
              </w:rPr>
              <w:tab/>
              <w:t>die in de uitoefening van zijn beroep een ernstige fout heeft begaan;</w:t>
            </w:r>
          </w:p>
          <w:p w14:paraId="26FB36C2" w14:textId="77777777" w:rsidR="00766A87" w:rsidRPr="00B541B1" w:rsidRDefault="00766A87" w:rsidP="004C27F1">
            <w:pPr>
              <w:ind w:left="284" w:hanging="284"/>
              <w:rPr>
                <w:rFonts w:eastAsia="ArialUnicodeMS"/>
              </w:rPr>
            </w:pPr>
            <w:r w:rsidRPr="00B541B1">
              <w:rPr>
                <w:rFonts w:eastAsia="ArialUnicodeMS"/>
              </w:rPr>
              <w:t xml:space="preserve">e. </w:t>
            </w:r>
            <w:r w:rsidRPr="00B541B1">
              <w:rPr>
                <w:rFonts w:eastAsia="ArialUnicodeMS"/>
              </w:rPr>
              <w:tab/>
              <w:t>die niet aan zijn verplichtingen heeft voldaan ten aanzien van de betaling van de sociale zekerheidsbijdragen overeenkomstig de wettelijke bepalingen van het land waar hij is gevestigd of van Nederland;</w:t>
            </w:r>
          </w:p>
          <w:p w14:paraId="0E70696D" w14:textId="77777777" w:rsidR="00766A87" w:rsidRPr="00B541B1" w:rsidRDefault="00766A87" w:rsidP="004C27F1">
            <w:pPr>
              <w:ind w:left="284" w:hanging="284"/>
              <w:rPr>
                <w:rFonts w:eastAsia="ArialUnicodeMS"/>
              </w:rPr>
            </w:pPr>
            <w:r w:rsidRPr="00B541B1">
              <w:rPr>
                <w:rFonts w:eastAsia="ArialUnicodeMS"/>
              </w:rPr>
              <w:t>f.</w:t>
            </w:r>
            <w:r w:rsidRPr="00B541B1">
              <w:rPr>
                <w:rFonts w:eastAsia="ArialUnicodeMS"/>
              </w:rPr>
              <w:tab/>
              <w:t>die niet aan zijn verplichtingen heeft voldaan ten aanzien van de betaling van zijn belastingen overeenkomstig de wettelijke bepalingen van het land waar hij is gevestigd of van Nederland;</w:t>
            </w:r>
          </w:p>
          <w:p w14:paraId="09892FE0" w14:textId="77777777" w:rsidR="00766A87" w:rsidRPr="00766A87" w:rsidRDefault="00766A87" w:rsidP="004C27F1">
            <w:pPr>
              <w:ind w:left="284" w:hanging="284"/>
              <w:rPr>
                <w:b/>
                <w:color w:val="FF0000"/>
              </w:rPr>
            </w:pPr>
            <w:r w:rsidRPr="00B541B1">
              <w:rPr>
                <w:rFonts w:eastAsia="ArialUnicodeMS"/>
              </w:rPr>
              <w:t>g.</w:t>
            </w:r>
            <w:r w:rsidRPr="00B541B1">
              <w:rPr>
                <w:rFonts w:eastAsia="ArialUnicodeMS"/>
              </w:rPr>
              <w:tab/>
              <w:t>die zich in ernstige mate schuldig heeft gemaakt aan valse verklaringen bij het verstrekken van de inlichtingen die ingevolge aanbestedingsprocedures kunnen worden verlangd, of die inlichtingen niet heeft verstrekt.</w:t>
            </w:r>
          </w:p>
        </w:tc>
      </w:tr>
      <w:tr w:rsidR="00766A87" w:rsidRPr="00766A87" w14:paraId="5EAA7EE9" w14:textId="77777777" w:rsidTr="004C27F1">
        <w:tc>
          <w:tcPr>
            <w:tcW w:w="8811" w:type="dxa"/>
            <w:tcBorders>
              <w:top w:val="nil"/>
              <w:left w:val="nil"/>
              <w:bottom w:val="nil"/>
              <w:right w:val="nil"/>
            </w:tcBorders>
          </w:tcPr>
          <w:p w14:paraId="2F54AE2B" w14:textId="77777777" w:rsidR="00766A87" w:rsidRPr="00766A87" w:rsidRDefault="00766A87" w:rsidP="004C27F1">
            <w:pPr>
              <w:rPr>
                <w:color w:val="FF0000"/>
              </w:rPr>
            </w:pPr>
          </w:p>
        </w:tc>
      </w:tr>
    </w:tbl>
    <w:p w14:paraId="4DD3A1F0" w14:textId="77777777" w:rsidR="00766A87" w:rsidRPr="00766A87" w:rsidRDefault="00766A87" w:rsidP="00766A87">
      <w:pPr>
        <w:rPr>
          <w:color w:val="FF0000"/>
        </w:rPr>
      </w:pPr>
      <w:r w:rsidRPr="00766A87">
        <w:rPr>
          <w:color w:val="FF0000"/>
        </w:rPr>
        <w:br w:type="page"/>
      </w:r>
    </w:p>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68"/>
        <w:gridCol w:w="3043"/>
      </w:tblGrid>
      <w:tr w:rsidR="00766A87" w:rsidRPr="00766A87" w14:paraId="1C01DF7E" w14:textId="77777777" w:rsidTr="004C27F1">
        <w:tc>
          <w:tcPr>
            <w:tcW w:w="5768" w:type="dxa"/>
            <w:tcBorders>
              <w:top w:val="nil"/>
              <w:left w:val="nil"/>
              <w:bottom w:val="nil"/>
              <w:right w:val="single" w:sz="4" w:space="0" w:color="auto"/>
            </w:tcBorders>
          </w:tcPr>
          <w:p w14:paraId="4AF8403D" w14:textId="4E716A12" w:rsidR="00766A87" w:rsidRPr="00D52F0B" w:rsidRDefault="00766A87" w:rsidP="00A32E16">
            <w:r w:rsidRPr="00D52F0B">
              <w:lastRenderedPageBreak/>
              <w:t xml:space="preserve">Verkeert u als </w:t>
            </w:r>
            <w:r w:rsidR="00AC0EA4">
              <w:t xml:space="preserve">ontwikkelaar </w:t>
            </w:r>
            <w:r w:rsidRPr="00D52F0B">
              <w:t>in een deelname in één of meer van de bovenstaande genoemde uitsluitingsgronden?</w:t>
            </w:r>
          </w:p>
        </w:tc>
        <w:tc>
          <w:tcPr>
            <w:tcW w:w="3043" w:type="dxa"/>
            <w:tcBorders>
              <w:top w:val="single" w:sz="4" w:space="0" w:color="auto"/>
              <w:left w:val="single" w:sz="4" w:space="0" w:color="auto"/>
              <w:bottom w:val="single" w:sz="4" w:space="0" w:color="auto"/>
            </w:tcBorders>
          </w:tcPr>
          <w:p w14:paraId="30C54C03" w14:textId="77777777" w:rsidR="00766A87" w:rsidRPr="00D52F0B" w:rsidRDefault="00766A87" w:rsidP="004C27F1">
            <w:pPr>
              <w:rPr>
                <w:b/>
                <w:i/>
              </w:rPr>
            </w:pPr>
            <w:r w:rsidRPr="00D52F0B">
              <w:rPr>
                <w:b/>
                <w:i/>
              </w:rPr>
              <w:t>JA / NEE</w:t>
            </w:r>
          </w:p>
        </w:tc>
      </w:tr>
      <w:tr w:rsidR="00766A87" w:rsidRPr="00766A87" w14:paraId="09E5BCFD" w14:textId="77777777" w:rsidTr="004C27F1">
        <w:tc>
          <w:tcPr>
            <w:tcW w:w="8811" w:type="dxa"/>
            <w:gridSpan w:val="2"/>
            <w:tcBorders>
              <w:top w:val="nil"/>
              <w:left w:val="nil"/>
              <w:bottom w:val="nil"/>
              <w:right w:val="nil"/>
            </w:tcBorders>
          </w:tcPr>
          <w:p w14:paraId="0EE7946E" w14:textId="77777777" w:rsidR="00766A87" w:rsidRPr="00D52F0B" w:rsidRDefault="00766A87" w:rsidP="004C27F1"/>
          <w:p w14:paraId="65360784" w14:textId="28082AEB" w:rsidR="00766A87" w:rsidRPr="00D52F0B" w:rsidRDefault="00766A87" w:rsidP="004C27F1">
            <w:r w:rsidRPr="00D52F0B">
              <w:t xml:space="preserve">Door invulling en ondertekening van deze 'Eigen Verklaring uitsluitingsgronden' geeft de </w:t>
            </w:r>
            <w:r w:rsidR="00AC0EA4">
              <w:t xml:space="preserve">ontwikkelaar </w:t>
            </w:r>
            <w:r w:rsidRPr="00D52F0B">
              <w:t xml:space="preserve">aan dat hij bereid en in staat is om binnen een termijn van tien (10) werkdagen, nadat het daartoe strekkende verzoek aan de </w:t>
            </w:r>
            <w:r w:rsidR="00C028DA">
              <w:t>ontwikkelaar</w:t>
            </w:r>
            <w:r w:rsidRPr="00D52F0B">
              <w:t xml:space="preserve"> is verzonden, de onderstaande bewijsstukken na te leveren:</w:t>
            </w:r>
          </w:p>
          <w:p w14:paraId="64CB3EB3" w14:textId="77777777" w:rsidR="00766A87" w:rsidRPr="00D52F0B" w:rsidRDefault="00766A87" w:rsidP="00766A87">
            <w:pPr>
              <w:numPr>
                <w:ilvl w:val="0"/>
                <w:numId w:val="30"/>
              </w:numPr>
              <w:tabs>
                <w:tab w:val="left" w:pos="-1985"/>
                <w:tab w:val="left" w:pos="-1134"/>
                <w:tab w:val="right" w:pos="-227"/>
              </w:tabs>
              <w:spacing w:line="280" w:lineRule="atLeast"/>
            </w:pPr>
            <w:r w:rsidRPr="00D52F0B">
              <w:t>voor a en b, een verklaring van de griffier van de bevoegde rechtbank;</w:t>
            </w:r>
          </w:p>
          <w:p w14:paraId="64313A82" w14:textId="77777777" w:rsidR="00766A87" w:rsidRPr="00D52F0B" w:rsidRDefault="00766A87" w:rsidP="00766A87">
            <w:pPr>
              <w:numPr>
                <w:ilvl w:val="0"/>
                <w:numId w:val="30"/>
              </w:numPr>
              <w:tabs>
                <w:tab w:val="left" w:pos="-1985"/>
                <w:tab w:val="left" w:pos="-1134"/>
                <w:tab w:val="right" w:pos="-227"/>
              </w:tabs>
              <w:spacing w:line="280" w:lineRule="atLeast"/>
            </w:pPr>
            <w:r w:rsidRPr="00D52F0B">
              <w:t>voor c en d, een Verklaring Omtrent het Gedrag, bedoeld in artikel 28 van de Wet Justitiële en Strafvorderlijke gegevens;</w:t>
            </w:r>
          </w:p>
          <w:p w14:paraId="4F9E7321" w14:textId="702F2749" w:rsidR="00766A87" w:rsidRPr="00051938" w:rsidRDefault="00766A87" w:rsidP="00766A87">
            <w:pPr>
              <w:numPr>
                <w:ilvl w:val="0"/>
                <w:numId w:val="30"/>
              </w:numPr>
              <w:tabs>
                <w:tab w:val="left" w:pos="-1985"/>
                <w:tab w:val="left" w:pos="-1134"/>
                <w:tab w:val="right" w:pos="-227"/>
              </w:tabs>
              <w:spacing w:line="280" w:lineRule="atLeast"/>
            </w:pPr>
            <w:r w:rsidRPr="00051938">
              <w:t xml:space="preserve">voor e, zowel voor de bijdragen ten behoeve van werknemersverzekeringen als voor de bijdragen ten behoeve van de volksverzekeringen, een verklaring van de ontvanger onder wie de </w:t>
            </w:r>
            <w:r w:rsidR="00C028DA">
              <w:t>ontwikkelaar</w:t>
            </w:r>
            <w:r w:rsidRPr="00051938">
              <w:t xml:space="preserve"> ressorteert voor de inning van belastingen;</w:t>
            </w:r>
          </w:p>
          <w:p w14:paraId="0CB39408" w14:textId="1B776310" w:rsidR="00766A87" w:rsidRPr="00D52F0B" w:rsidRDefault="00766A87" w:rsidP="00766A87">
            <w:pPr>
              <w:numPr>
                <w:ilvl w:val="0"/>
                <w:numId w:val="30"/>
              </w:numPr>
              <w:tabs>
                <w:tab w:val="left" w:pos="-1985"/>
                <w:tab w:val="left" w:pos="-1134"/>
                <w:tab w:val="right" w:pos="-227"/>
              </w:tabs>
              <w:spacing w:line="280" w:lineRule="atLeast"/>
            </w:pPr>
            <w:r w:rsidRPr="00D52F0B">
              <w:t xml:space="preserve">voor f, een verklaring van de ontvanger onder wie de </w:t>
            </w:r>
            <w:r w:rsidR="00C028DA">
              <w:t>ontwikkelaar</w:t>
            </w:r>
            <w:r w:rsidRPr="00D52F0B">
              <w:t xml:space="preserve"> ressorteert voor de inning van belastingen.</w:t>
            </w:r>
          </w:p>
          <w:p w14:paraId="60429E9E" w14:textId="77777777" w:rsidR="00766A87" w:rsidRPr="00D52F0B" w:rsidRDefault="00766A87" w:rsidP="004C27F1">
            <w:pPr>
              <w:tabs>
                <w:tab w:val="left" w:pos="-1985"/>
                <w:tab w:val="left" w:pos="-1134"/>
                <w:tab w:val="right" w:pos="-227"/>
              </w:tabs>
              <w:spacing w:line="280" w:lineRule="atLeast"/>
              <w:ind w:left="326"/>
            </w:pPr>
          </w:p>
          <w:p w14:paraId="76CBF793" w14:textId="7DEA2413" w:rsidR="00766A87" w:rsidRPr="00766A87" w:rsidRDefault="00766A87" w:rsidP="004C27F1">
            <w:pPr>
              <w:rPr>
                <w:color w:val="FF0000"/>
              </w:rPr>
            </w:pPr>
            <w:r w:rsidRPr="00D52F0B">
              <w:t xml:space="preserve">De als dan te overleggen bewijsstukken mogen op het moment van naleveren niet ouder zijn dan 1 jaar en moeten overeenstemmen met de werkelijke situatie waarin de </w:t>
            </w:r>
            <w:r w:rsidR="00C028DA">
              <w:t>ontwikkelaar</w:t>
            </w:r>
            <w:r w:rsidRPr="00D52F0B">
              <w:t xml:space="preserve"> zich op dat moment bevindt.</w:t>
            </w:r>
          </w:p>
        </w:tc>
      </w:tr>
    </w:tbl>
    <w:p w14:paraId="4D8FEFAE" w14:textId="77777777" w:rsidR="00766A87" w:rsidRPr="00D52F0B" w:rsidRDefault="00766A87" w:rsidP="00766A87">
      <w:pPr>
        <w:tabs>
          <w:tab w:val="left" w:pos="7358"/>
        </w:tabs>
      </w:pPr>
    </w:p>
    <w:p w14:paraId="25EAC1C6" w14:textId="77777777" w:rsidR="00766A87" w:rsidRPr="00D52F0B" w:rsidRDefault="00766A87" w:rsidP="00766A87">
      <w:pPr>
        <w:rPr>
          <w:b/>
        </w:rPr>
      </w:pPr>
      <w:r w:rsidRPr="00D52F0B">
        <w:rPr>
          <w:b/>
        </w:rPr>
        <w:t xml:space="preserve">3 </w:t>
      </w:r>
      <w:r w:rsidRPr="00D52F0B">
        <w:rPr>
          <w:b/>
        </w:rPr>
        <w:tab/>
        <w:t>Ondertekening</w:t>
      </w:r>
    </w:p>
    <w:tbl>
      <w:tblPr>
        <w:tblStyle w:val="Tabelraster"/>
        <w:tblW w:w="8207" w:type="dxa"/>
        <w:tblLook w:val="04A0" w:firstRow="1" w:lastRow="0" w:firstColumn="1" w:lastColumn="0" w:noHBand="0" w:noVBand="1"/>
      </w:tblPr>
      <w:tblGrid>
        <w:gridCol w:w="3221"/>
        <w:gridCol w:w="2702"/>
        <w:gridCol w:w="2284"/>
      </w:tblGrid>
      <w:tr w:rsidR="00766A87" w:rsidRPr="00D52F0B" w14:paraId="60D3ADCC" w14:textId="77777777" w:rsidTr="00DC6278">
        <w:tc>
          <w:tcPr>
            <w:tcW w:w="3221" w:type="dxa"/>
            <w:tcBorders>
              <w:top w:val="nil"/>
              <w:left w:val="nil"/>
              <w:bottom w:val="nil"/>
              <w:right w:val="single" w:sz="4" w:space="0" w:color="auto"/>
            </w:tcBorders>
          </w:tcPr>
          <w:p w14:paraId="3A18A16C" w14:textId="77777777" w:rsidR="00766A87" w:rsidRPr="00D52F0B" w:rsidRDefault="00766A87" w:rsidP="004C27F1">
            <w:r w:rsidRPr="00D52F0B">
              <w:t>Aldus naar waarheid opgemaakt op</w:t>
            </w:r>
          </w:p>
        </w:tc>
        <w:tc>
          <w:tcPr>
            <w:tcW w:w="2702" w:type="dxa"/>
            <w:tcBorders>
              <w:left w:val="single" w:sz="4" w:space="0" w:color="auto"/>
              <w:bottom w:val="single" w:sz="4" w:space="0" w:color="auto"/>
              <w:right w:val="single" w:sz="4" w:space="0" w:color="auto"/>
            </w:tcBorders>
          </w:tcPr>
          <w:p w14:paraId="5DF57391" w14:textId="77777777" w:rsidR="00766A87" w:rsidRPr="00D52F0B" w:rsidRDefault="00766A87" w:rsidP="004C27F1"/>
        </w:tc>
        <w:tc>
          <w:tcPr>
            <w:tcW w:w="2284" w:type="dxa"/>
            <w:tcBorders>
              <w:top w:val="nil"/>
              <w:left w:val="single" w:sz="4" w:space="0" w:color="auto"/>
              <w:bottom w:val="nil"/>
              <w:right w:val="nil"/>
            </w:tcBorders>
          </w:tcPr>
          <w:p w14:paraId="2C5F5885" w14:textId="77777777" w:rsidR="00766A87" w:rsidRPr="00D52F0B" w:rsidRDefault="00766A87" w:rsidP="004C27F1">
            <w:r w:rsidRPr="00D52F0B">
              <w:t>(datum)</w:t>
            </w:r>
          </w:p>
        </w:tc>
      </w:tr>
      <w:tr w:rsidR="00766A87" w:rsidRPr="00D52F0B" w14:paraId="609629F3" w14:textId="77777777" w:rsidTr="00DC6278">
        <w:tc>
          <w:tcPr>
            <w:tcW w:w="3221" w:type="dxa"/>
            <w:tcBorders>
              <w:top w:val="nil"/>
              <w:left w:val="nil"/>
              <w:bottom w:val="nil"/>
              <w:right w:val="nil"/>
            </w:tcBorders>
          </w:tcPr>
          <w:p w14:paraId="33BF4FE4" w14:textId="77777777" w:rsidR="00766A87" w:rsidRPr="00D52F0B" w:rsidRDefault="00766A87" w:rsidP="004C27F1"/>
        </w:tc>
        <w:tc>
          <w:tcPr>
            <w:tcW w:w="2702" w:type="dxa"/>
            <w:tcBorders>
              <w:top w:val="single" w:sz="4" w:space="0" w:color="auto"/>
              <w:left w:val="nil"/>
              <w:bottom w:val="single" w:sz="4" w:space="0" w:color="auto"/>
              <w:right w:val="nil"/>
            </w:tcBorders>
          </w:tcPr>
          <w:p w14:paraId="4D689D11" w14:textId="77777777" w:rsidR="00766A87" w:rsidRPr="00D52F0B" w:rsidRDefault="00766A87" w:rsidP="004C27F1"/>
        </w:tc>
        <w:tc>
          <w:tcPr>
            <w:tcW w:w="2284" w:type="dxa"/>
            <w:tcBorders>
              <w:top w:val="nil"/>
              <w:left w:val="nil"/>
              <w:bottom w:val="nil"/>
              <w:right w:val="nil"/>
            </w:tcBorders>
          </w:tcPr>
          <w:p w14:paraId="415E7AB4" w14:textId="77777777" w:rsidR="00766A87" w:rsidRPr="00D52F0B" w:rsidRDefault="00766A87" w:rsidP="004C27F1"/>
        </w:tc>
      </w:tr>
      <w:tr w:rsidR="00766A87" w:rsidRPr="00D52F0B" w14:paraId="5258711D" w14:textId="77777777" w:rsidTr="00DC6278">
        <w:tc>
          <w:tcPr>
            <w:tcW w:w="3221" w:type="dxa"/>
            <w:tcBorders>
              <w:top w:val="nil"/>
              <w:left w:val="nil"/>
              <w:bottom w:val="nil"/>
              <w:right w:val="single" w:sz="4" w:space="0" w:color="auto"/>
            </w:tcBorders>
          </w:tcPr>
          <w:p w14:paraId="7BD431F4" w14:textId="77777777" w:rsidR="00766A87" w:rsidRPr="00D52F0B" w:rsidRDefault="00766A87" w:rsidP="004C27F1">
            <w:r w:rsidRPr="00D52F0B">
              <w:t>te</w:t>
            </w:r>
          </w:p>
        </w:tc>
        <w:tc>
          <w:tcPr>
            <w:tcW w:w="2702" w:type="dxa"/>
            <w:tcBorders>
              <w:top w:val="single" w:sz="4" w:space="0" w:color="auto"/>
              <w:left w:val="single" w:sz="4" w:space="0" w:color="auto"/>
              <w:bottom w:val="single" w:sz="4" w:space="0" w:color="auto"/>
              <w:right w:val="single" w:sz="4" w:space="0" w:color="auto"/>
            </w:tcBorders>
          </w:tcPr>
          <w:p w14:paraId="168D6650" w14:textId="77777777" w:rsidR="00766A87" w:rsidRPr="00D52F0B" w:rsidRDefault="00766A87" w:rsidP="004C27F1"/>
        </w:tc>
        <w:tc>
          <w:tcPr>
            <w:tcW w:w="2284" w:type="dxa"/>
            <w:tcBorders>
              <w:top w:val="nil"/>
              <w:left w:val="single" w:sz="4" w:space="0" w:color="auto"/>
              <w:bottom w:val="nil"/>
              <w:right w:val="nil"/>
            </w:tcBorders>
          </w:tcPr>
          <w:p w14:paraId="499ACA87" w14:textId="77777777" w:rsidR="00766A87" w:rsidRPr="00D52F0B" w:rsidRDefault="00766A87" w:rsidP="004C27F1">
            <w:r w:rsidRPr="00D52F0B">
              <w:t>(plaats)</w:t>
            </w:r>
          </w:p>
        </w:tc>
      </w:tr>
      <w:tr w:rsidR="00766A87" w:rsidRPr="00D52F0B" w14:paraId="714183CA" w14:textId="77777777" w:rsidTr="00DC6278">
        <w:tc>
          <w:tcPr>
            <w:tcW w:w="3221" w:type="dxa"/>
            <w:tcBorders>
              <w:top w:val="nil"/>
              <w:left w:val="nil"/>
              <w:bottom w:val="nil"/>
              <w:right w:val="nil"/>
            </w:tcBorders>
          </w:tcPr>
          <w:p w14:paraId="25F837BC" w14:textId="77777777" w:rsidR="00766A87" w:rsidRPr="00D52F0B" w:rsidRDefault="00766A87" w:rsidP="004C27F1"/>
        </w:tc>
        <w:tc>
          <w:tcPr>
            <w:tcW w:w="2702" w:type="dxa"/>
            <w:tcBorders>
              <w:top w:val="single" w:sz="4" w:space="0" w:color="auto"/>
              <w:left w:val="nil"/>
              <w:bottom w:val="single" w:sz="4" w:space="0" w:color="auto"/>
              <w:right w:val="nil"/>
            </w:tcBorders>
          </w:tcPr>
          <w:p w14:paraId="3E7EE4BD" w14:textId="77777777" w:rsidR="00766A87" w:rsidRPr="00D52F0B" w:rsidRDefault="00766A87" w:rsidP="004C27F1"/>
        </w:tc>
        <w:tc>
          <w:tcPr>
            <w:tcW w:w="2284" w:type="dxa"/>
            <w:tcBorders>
              <w:top w:val="nil"/>
              <w:left w:val="nil"/>
              <w:bottom w:val="nil"/>
              <w:right w:val="nil"/>
            </w:tcBorders>
          </w:tcPr>
          <w:p w14:paraId="2519FE67" w14:textId="77777777" w:rsidR="00766A87" w:rsidRPr="00D52F0B" w:rsidRDefault="00766A87" w:rsidP="004C27F1"/>
        </w:tc>
      </w:tr>
      <w:tr w:rsidR="00766A87" w:rsidRPr="00D52F0B" w14:paraId="28E663F6" w14:textId="77777777" w:rsidTr="00DC6278">
        <w:tc>
          <w:tcPr>
            <w:tcW w:w="3221" w:type="dxa"/>
            <w:tcBorders>
              <w:top w:val="nil"/>
              <w:left w:val="nil"/>
              <w:bottom w:val="nil"/>
              <w:right w:val="single" w:sz="4" w:space="0" w:color="auto"/>
            </w:tcBorders>
          </w:tcPr>
          <w:p w14:paraId="7969DC6F" w14:textId="77777777" w:rsidR="00766A87" w:rsidRPr="00D52F0B" w:rsidRDefault="00766A87" w:rsidP="004C27F1">
            <w:r w:rsidRPr="00D52F0B">
              <w:t>door</w:t>
            </w:r>
          </w:p>
        </w:tc>
        <w:tc>
          <w:tcPr>
            <w:tcW w:w="2702" w:type="dxa"/>
            <w:tcBorders>
              <w:top w:val="single" w:sz="4" w:space="0" w:color="auto"/>
              <w:left w:val="single" w:sz="4" w:space="0" w:color="auto"/>
              <w:bottom w:val="single" w:sz="4" w:space="0" w:color="auto"/>
              <w:right w:val="single" w:sz="4" w:space="0" w:color="auto"/>
            </w:tcBorders>
          </w:tcPr>
          <w:p w14:paraId="6D3A787F" w14:textId="77777777" w:rsidR="00766A87" w:rsidRPr="00D52F0B" w:rsidRDefault="00766A87" w:rsidP="004C27F1"/>
        </w:tc>
        <w:tc>
          <w:tcPr>
            <w:tcW w:w="2284" w:type="dxa"/>
            <w:tcBorders>
              <w:top w:val="nil"/>
              <w:left w:val="single" w:sz="4" w:space="0" w:color="auto"/>
              <w:bottom w:val="nil"/>
              <w:right w:val="nil"/>
            </w:tcBorders>
          </w:tcPr>
          <w:p w14:paraId="772D88CF" w14:textId="77777777" w:rsidR="00766A87" w:rsidRPr="00D52F0B" w:rsidRDefault="00766A87" w:rsidP="004C27F1">
            <w:r w:rsidRPr="00D52F0B">
              <w:t>(naam)</w:t>
            </w:r>
          </w:p>
        </w:tc>
      </w:tr>
      <w:tr w:rsidR="00766A87" w:rsidRPr="00D52F0B" w14:paraId="02FA6093" w14:textId="77777777" w:rsidTr="00DC6278">
        <w:tc>
          <w:tcPr>
            <w:tcW w:w="3221" w:type="dxa"/>
            <w:tcBorders>
              <w:top w:val="nil"/>
              <w:left w:val="nil"/>
              <w:bottom w:val="nil"/>
              <w:right w:val="nil"/>
            </w:tcBorders>
          </w:tcPr>
          <w:p w14:paraId="2995AA76" w14:textId="77777777" w:rsidR="00766A87" w:rsidRPr="00D52F0B" w:rsidRDefault="00766A87" w:rsidP="004C27F1"/>
        </w:tc>
        <w:tc>
          <w:tcPr>
            <w:tcW w:w="2702" w:type="dxa"/>
            <w:tcBorders>
              <w:top w:val="single" w:sz="4" w:space="0" w:color="auto"/>
              <w:left w:val="nil"/>
              <w:bottom w:val="single" w:sz="4" w:space="0" w:color="auto"/>
              <w:right w:val="nil"/>
            </w:tcBorders>
          </w:tcPr>
          <w:p w14:paraId="6DB93F64" w14:textId="77777777" w:rsidR="00766A87" w:rsidRPr="00D52F0B" w:rsidRDefault="00766A87" w:rsidP="004C27F1"/>
        </w:tc>
        <w:tc>
          <w:tcPr>
            <w:tcW w:w="2284" w:type="dxa"/>
            <w:tcBorders>
              <w:top w:val="nil"/>
              <w:left w:val="nil"/>
              <w:bottom w:val="nil"/>
              <w:right w:val="nil"/>
            </w:tcBorders>
          </w:tcPr>
          <w:p w14:paraId="76C1C6F3" w14:textId="77777777" w:rsidR="00766A87" w:rsidRPr="00D52F0B" w:rsidRDefault="00766A87" w:rsidP="004C27F1"/>
        </w:tc>
      </w:tr>
      <w:tr w:rsidR="00766A87" w:rsidRPr="00D52F0B" w14:paraId="6FC9AC77" w14:textId="77777777" w:rsidTr="00DC6278">
        <w:tc>
          <w:tcPr>
            <w:tcW w:w="3221" w:type="dxa"/>
            <w:tcBorders>
              <w:top w:val="nil"/>
              <w:left w:val="nil"/>
              <w:bottom w:val="nil"/>
              <w:right w:val="single" w:sz="4" w:space="0" w:color="auto"/>
            </w:tcBorders>
          </w:tcPr>
          <w:p w14:paraId="5A57AA76" w14:textId="77777777" w:rsidR="00766A87" w:rsidRPr="00D52F0B" w:rsidRDefault="00766A87" w:rsidP="004C27F1">
            <w:r w:rsidRPr="00D52F0B">
              <w:t>als vertegenwoordiger van</w:t>
            </w:r>
          </w:p>
        </w:tc>
        <w:tc>
          <w:tcPr>
            <w:tcW w:w="2702" w:type="dxa"/>
            <w:tcBorders>
              <w:top w:val="single" w:sz="4" w:space="0" w:color="auto"/>
              <w:left w:val="single" w:sz="4" w:space="0" w:color="auto"/>
              <w:bottom w:val="single" w:sz="4" w:space="0" w:color="auto"/>
              <w:right w:val="single" w:sz="4" w:space="0" w:color="auto"/>
            </w:tcBorders>
          </w:tcPr>
          <w:p w14:paraId="70336083" w14:textId="77777777" w:rsidR="00766A87" w:rsidRPr="00D52F0B" w:rsidRDefault="00766A87" w:rsidP="004C27F1"/>
        </w:tc>
        <w:tc>
          <w:tcPr>
            <w:tcW w:w="2284" w:type="dxa"/>
            <w:tcBorders>
              <w:top w:val="nil"/>
              <w:left w:val="single" w:sz="4" w:space="0" w:color="auto"/>
              <w:bottom w:val="nil"/>
              <w:right w:val="nil"/>
            </w:tcBorders>
          </w:tcPr>
          <w:p w14:paraId="7E0A64CB" w14:textId="77777777" w:rsidR="00766A87" w:rsidRPr="00D52F0B" w:rsidRDefault="00766A87" w:rsidP="004C27F1">
            <w:r w:rsidRPr="00D52F0B">
              <w:t>(bedrijfsnaam)</w:t>
            </w:r>
          </w:p>
        </w:tc>
      </w:tr>
      <w:tr w:rsidR="00766A87" w:rsidRPr="00D52F0B" w14:paraId="065CC73E" w14:textId="77777777" w:rsidTr="00DC6278">
        <w:tc>
          <w:tcPr>
            <w:tcW w:w="3221" w:type="dxa"/>
            <w:tcBorders>
              <w:top w:val="nil"/>
              <w:left w:val="nil"/>
              <w:bottom w:val="nil"/>
              <w:right w:val="nil"/>
            </w:tcBorders>
          </w:tcPr>
          <w:p w14:paraId="26EA40A7" w14:textId="77777777" w:rsidR="00766A87" w:rsidRPr="00D52F0B" w:rsidRDefault="00766A87" w:rsidP="004C27F1"/>
        </w:tc>
        <w:tc>
          <w:tcPr>
            <w:tcW w:w="2702" w:type="dxa"/>
            <w:tcBorders>
              <w:top w:val="single" w:sz="4" w:space="0" w:color="auto"/>
              <w:left w:val="nil"/>
              <w:bottom w:val="single" w:sz="4" w:space="0" w:color="auto"/>
              <w:right w:val="nil"/>
            </w:tcBorders>
          </w:tcPr>
          <w:p w14:paraId="03BEFE0B" w14:textId="77777777" w:rsidR="00766A87" w:rsidRPr="00D52F0B" w:rsidRDefault="00766A87" w:rsidP="004C27F1"/>
        </w:tc>
        <w:tc>
          <w:tcPr>
            <w:tcW w:w="2284" w:type="dxa"/>
            <w:tcBorders>
              <w:top w:val="nil"/>
              <w:left w:val="nil"/>
              <w:bottom w:val="nil"/>
              <w:right w:val="nil"/>
            </w:tcBorders>
          </w:tcPr>
          <w:p w14:paraId="5124A863" w14:textId="77777777" w:rsidR="00766A87" w:rsidRPr="00D52F0B" w:rsidRDefault="00766A87" w:rsidP="004C27F1"/>
        </w:tc>
      </w:tr>
      <w:tr w:rsidR="00766A87" w:rsidRPr="00D52F0B" w14:paraId="567B3D71" w14:textId="77777777" w:rsidTr="00DC6278">
        <w:tc>
          <w:tcPr>
            <w:tcW w:w="3221" w:type="dxa"/>
            <w:tcBorders>
              <w:top w:val="nil"/>
              <w:left w:val="nil"/>
              <w:bottom w:val="nil"/>
              <w:right w:val="single" w:sz="4" w:space="0" w:color="auto"/>
            </w:tcBorders>
          </w:tcPr>
          <w:p w14:paraId="305450DE" w14:textId="77777777" w:rsidR="00766A87" w:rsidRPr="00D52F0B" w:rsidRDefault="00766A87" w:rsidP="004C27F1">
            <w:r w:rsidRPr="00D52F0B">
              <w:t xml:space="preserve">als onderdeel van </w:t>
            </w:r>
          </w:p>
          <w:p w14:paraId="2DAF2918" w14:textId="77777777" w:rsidR="00766A87" w:rsidRPr="00D52F0B" w:rsidRDefault="00766A87" w:rsidP="004C27F1">
            <w:r w:rsidRPr="00D52F0B">
              <w:t>(indien van toepassing):</w:t>
            </w:r>
          </w:p>
        </w:tc>
        <w:tc>
          <w:tcPr>
            <w:tcW w:w="2702" w:type="dxa"/>
            <w:tcBorders>
              <w:top w:val="single" w:sz="4" w:space="0" w:color="auto"/>
              <w:left w:val="single" w:sz="4" w:space="0" w:color="auto"/>
              <w:bottom w:val="single" w:sz="4" w:space="0" w:color="auto"/>
              <w:right w:val="single" w:sz="4" w:space="0" w:color="auto"/>
            </w:tcBorders>
          </w:tcPr>
          <w:p w14:paraId="33C84C65" w14:textId="77777777" w:rsidR="00766A87" w:rsidRPr="00D52F0B" w:rsidRDefault="00766A87" w:rsidP="004C27F1"/>
        </w:tc>
        <w:tc>
          <w:tcPr>
            <w:tcW w:w="2284" w:type="dxa"/>
            <w:tcBorders>
              <w:top w:val="nil"/>
              <w:left w:val="single" w:sz="4" w:space="0" w:color="auto"/>
              <w:bottom w:val="nil"/>
              <w:right w:val="nil"/>
            </w:tcBorders>
          </w:tcPr>
          <w:p w14:paraId="26278DE4" w14:textId="5B57CC2C" w:rsidR="00766A87" w:rsidRPr="00D52F0B" w:rsidRDefault="00766A87" w:rsidP="004C27F1">
            <w:r w:rsidRPr="00D52F0B">
              <w:t xml:space="preserve">(naam </w:t>
            </w:r>
            <w:r w:rsidR="00C028DA">
              <w:t>ontwikkelaar</w:t>
            </w:r>
            <w:r w:rsidRPr="00D52F0B">
              <w:t>)</w:t>
            </w:r>
          </w:p>
        </w:tc>
      </w:tr>
      <w:tr w:rsidR="00766A87" w:rsidRPr="00D52F0B" w14:paraId="4FBEEE32" w14:textId="77777777" w:rsidTr="00DC6278">
        <w:tc>
          <w:tcPr>
            <w:tcW w:w="3221" w:type="dxa"/>
            <w:tcBorders>
              <w:top w:val="nil"/>
              <w:left w:val="nil"/>
              <w:bottom w:val="nil"/>
              <w:right w:val="nil"/>
            </w:tcBorders>
          </w:tcPr>
          <w:p w14:paraId="50F0FB2E" w14:textId="77777777" w:rsidR="00766A87" w:rsidRPr="00D52F0B" w:rsidRDefault="00766A87" w:rsidP="004C27F1"/>
        </w:tc>
        <w:tc>
          <w:tcPr>
            <w:tcW w:w="2702" w:type="dxa"/>
            <w:tcBorders>
              <w:top w:val="single" w:sz="4" w:space="0" w:color="auto"/>
              <w:left w:val="nil"/>
              <w:bottom w:val="single" w:sz="4" w:space="0" w:color="auto"/>
              <w:right w:val="nil"/>
            </w:tcBorders>
          </w:tcPr>
          <w:p w14:paraId="47E0F977" w14:textId="77777777" w:rsidR="00766A87" w:rsidRPr="00D52F0B" w:rsidRDefault="00766A87" w:rsidP="004C27F1"/>
        </w:tc>
        <w:tc>
          <w:tcPr>
            <w:tcW w:w="2284" w:type="dxa"/>
            <w:tcBorders>
              <w:top w:val="nil"/>
              <w:left w:val="nil"/>
              <w:bottom w:val="nil"/>
              <w:right w:val="nil"/>
            </w:tcBorders>
          </w:tcPr>
          <w:p w14:paraId="1CCF1756" w14:textId="77777777" w:rsidR="00766A87" w:rsidRPr="00D52F0B" w:rsidRDefault="00766A87" w:rsidP="004C27F1"/>
        </w:tc>
      </w:tr>
      <w:tr w:rsidR="00766A87" w:rsidRPr="00D52F0B" w14:paraId="7F7B6786" w14:textId="77777777" w:rsidTr="00DC6278">
        <w:tc>
          <w:tcPr>
            <w:tcW w:w="3221" w:type="dxa"/>
            <w:tcBorders>
              <w:top w:val="nil"/>
              <w:left w:val="nil"/>
              <w:bottom w:val="nil"/>
              <w:right w:val="single" w:sz="4" w:space="0" w:color="auto"/>
            </w:tcBorders>
          </w:tcPr>
          <w:p w14:paraId="6AC4D797" w14:textId="77777777" w:rsidR="00766A87" w:rsidRPr="00D52F0B" w:rsidRDefault="00766A87" w:rsidP="004C27F1">
            <w:r w:rsidRPr="00D52F0B">
              <w:t>handtekening:</w:t>
            </w:r>
          </w:p>
        </w:tc>
        <w:tc>
          <w:tcPr>
            <w:tcW w:w="2702" w:type="dxa"/>
            <w:tcBorders>
              <w:top w:val="single" w:sz="4" w:space="0" w:color="auto"/>
              <w:left w:val="single" w:sz="4" w:space="0" w:color="auto"/>
              <w:right w:val="single" w:sz="4" w:space="0" w:color="auto"/>
            </w:tcBorders>
          </w:tcPr>
          <w:p w14:paraId="1C8FBD7C" w14:textId="77777777" w:rsidR="00766A87" w:rsidRPr="00D52F0B" w:rsidRDefault="00766A87" w:rsidP="004C27F1"/>
          <w:p w14:paraId="5164FAD0" w14:textId="77777777" w:rsidR="00766A87" w:rsidRPr="00D52F0B" w:rsidRDefault="00766A87" w:rsidP="004C27F1"/>
        </w:tc>
        <w:tc>
          <w:tcPr>
            <w:tcW w:w="2284" w:type="dxa"/>
            <w:tcBorders>
              <w:top w:val="nil"/>
              <w:left w:val="single" w:sz="4" w:space="0" w:color="auto"/>
              <w:bottom w:val="nil"/>
              <w:right w:val="nil"/>
            </w:tcBorders>
          </w:tcPr>
          <w:p w14:paraId="29F6E351" w14:textId="77777777" w:rsidR="00766A87" w:rsidRPr="00D52F0B" w:rsidRDefault="00766A87" w:rsidP="004C27F1"/>
        </w:tc>
      </w:tr>
    </w:tbl>
    <w:p w14:paraId="3C3F7C5C" w14:textId="77777777" w:rsidR="00766A87" w:rsidRPr="00D52F0B" w:rsidRDefault="00766A87" w:rsidP="00766A87"/>
    <w:p w14:paraId="018C365E" w14:textId="0F40AB87" w:rsidR="00C028DA" w:rsidRDefault="00C028DA" w:rsidP="006C4BB0">
      <w:pPr>
        <w:pStyle w:val="ZRIKopzondernummer"/>
        <w:rPr>
          <w:highlight w:val="green"/>
        </w:rPr>
      </w:pPr>
    </w:p>
    <w:p w14:paraId="60E22CAF" w14:textId="77777777" w:rsidR="00C028DA" w:rsidRPr="00C028DA" w:rsidRDefault="00C028DA" w:rsidP="00C028DA">
      <w:pPr>
        <w:pStyle w:val="ZRIKopzondernummer"/>
        <w:rPr>
          <w:highlight w:val="green"/>
        </w:rPr>
      </w:pPr>
    </w:p>
    <w:p w14:paraId="27AC6A9A" w14:textId="77777777" w:rsidR="00C028DA" w:rsidRPr="00C028DA" w:rsidRDefault="00C028DA" w:rsidP="00C028DA">
      <w:pPr>
        <w:pStyle w:val="ZRIKopzondernummer"/>
        <w:rPr>
          <w:highlight w:val="green"/>
        </w:rPr>
      </w:pPr>
    </w:p>
    <w:p w14:paraId="4EB4957B" w14:textId="77777777" w:rsidR="00C028DA" w:rsidRPr="00C028DA" w:rsidRDefault="00C028DA" w:rsidP="00C028DA">
      <w:pPr>
        <w:pStyle w:val="ZRIKopzondernummer"/>
        <w:rPr>
          <w:highlight w:val="green"/>
        </w:rPr>
      </w:pPr>
    </w:p>
    <w:p w14:paraId="64F4D475" w14:textId="77777777" w:rsidR="00C028DA" w:rsidRPr="00C028DA" w:rsidRDefault="00C028DA" w:rsidP="00C028DA">
      <w:pPr>
        <w:pStyle w:val="ZRIKopzondernummer"/>
        <w:rPr>
          <w:highlight w:val="green"/>
        </w:rPr>
      </w:pPr>
    </w:p>
    <w:p w14:paraId="2E087A93" w14:textId="77777777" w:rsidR="00C028DA" w:rsidRPr="00C028DA" w:rsidRDefault="00C028DA" w:rsidP="00C028DA">
      <w:pPr>
        <w:pStyle w:val="ZRIKopzondernummer"/>
        <w:rPr>
          <w:highlight w:val="green"/>
        </w:rPr>
      </w:pPr>
    </w:p>
    <w:p w14:paraId="0C2499C6" w14:textId="77777777" w:rsidR="00C028DA" w:rsidRPr="00B7240E" w:rsidRDefault="00C028DA" w:rsidP="00C028DA">
      <w:pPr>
        <w:pStyle w:val="ZRIKopzondernummer"/>
        <w:rPr>
          <w:highlight w:val="green"/>
        </w:rPr>
      </w:pPr>
    </w:p>
    <w:p w14:paraId="7A23763E" w14:textId="77777777" w:rsidR="00C028DA" w:rsidRPr="00A06037" w:rsidRDefault="00C028DA" w:rsidP="00C028DA">
      <w:pPr>
        <w:pStyle w:val="ZRIKopzondernummer"/>
        <w:rPr>
          <w:highlight w:val="green"/>
        </w:rPr>
      </w:pPr>
    </w:p>
    <w:p w14:paraId="5B9B62B3" w14:textId="77777777" w:rsidR="00C028DA" w:rsidRPr="00C028DA" w:rsidRDefault="00C028DA" w:rsidP="00C028DA">
      <w:pPr>
        <w:pStyle w:val="ZRIKopzondernummer"/>
        <w:rPr>
          <w:highlight w:val="green"/>
        </w:rPr>
      </w:pPr>
    </w:p>
    <w:p w14:paraId="3F012280" w14:textId="705717A3" w:rsidR="00C028DA" w:rsidRDefault="00C028DA" w:rsidP="006C4BB0">
      <w:pPr>
        <w:pStyle w:val="ZRIKopzondernummer"/>
        <w:rPr>
          <w:highlight w:val="green"/>
        </w:rPr>
      </w:pPr>
    </w:p>
    <w:p w14:paraId="5832AFFD" w14:textId="346C7F35" w:rsidR="00C028DA" w:rsidRDefault="00C028DA" w:rsidP="00C028DA">
      <w:pPr>
        <w:pStyle w:val="ZRIKopzondernummer"/>
        <w:rPr>
          <w:highlight w:val="green"/>
        </w:rPr>
      </w:pPr>
    </w:p>
    <w:p w14:paraId="3C626705" w14:textId="7A1F25B8" w:rsidR="00596FF9" w:rsidRDefault="006C7BC8" w:rsidP="006C7BC8">
      <w:pPr>
        <w:pStyle w:val="ZRIKopzondernummer"/>
        <w:rPr>
          <w:b w:val="0"/>
          <w:highlight w:val="green"/>
        </w:rPr>
      </w:pPr>
      <w:r>
        <w:rPr>
          <w:b w:val="0"/>
          <w:highlight w:val="green"/>
        </w:rPr>
        <w:t xml:space="preserve"> </w:t>
      </w:r>
    </w:p>
    <w:sectPr w:rsidR="00596FF9" w:rsidSect="0011027E">
      <w:headerReference w:type="default" r:id="rId11"/>
      <w:footerReference w:type="default" r:id="rId12"/>
      <w:headerReference w:type="first" r:id="rId13"/>
      <w:footerReference w:type="first" r:id="rId14"/>
      <w:pgSz w:w="11906" w:h="16838" w:code="9"/>
      <w:pgMar w:top="2449" w:right="851" w:bottom="1130"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EB5C" w14:textId="77777777" w:rsidR="00F6195A" w:rsidRDefault="00F6195A">
      <w:r>
        <w:separator/>
      </w:r>
    </w:p>
  </w:endnote>
  <w:endnote w:type="continuationSeparator" w:id="0">
    <w:p w14:paraId="5A5C897B" w14:textId="77777777" w:rsidR="00F6195A" w:rsidRDefault="00F6195A">
      <w:r>
        <w:continuationSeparator/>
      </w:r>
    </w:p>
  </w:endnote>
  <w:endnote w:type="continuationNotice" w:id="1">
    <w:p w14:paraId="193EEE36" w14:textId="77777777" w:rsidR="00F6195A" w:rsidRDefault="00F619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UnicodeMS">
    <w:altName w:val="Nanum Brush Script"/>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14ED8" w14:textId="77777777" w:rsidR="006D3946" w:rsidRDefault="006D3946">
    <w:pPr>
      <w:pStyle w:val="Voettekst"/>
    </w:pPr>
    <w:r>
      <w:rPr>
        <w:noProof/>
      </w:rPr>
      <mc:AlternateContent>
        <mc:Choice Requires="wps">
          <w:drawing>
            <wp:anchor distT="0" distB="0" distL="114300" distR="114300" simplePos="0" relativeHeight="251658242" behindDoc="1" locked="0" layoutInCell="1" allowOverlap="1" wp14:anchorId="7B235E1D" wp14:editId="6553E94F">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AE5F" w14:textId="723FB541"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307D2">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35E1D"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" filled="f" stroked="f">
              <v:textbox inset="0,0,0,0">
                <w:txbxContent>
                  <w:p w14:paraId="5CC7AE5F" w14:textId="723FB541"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307D2">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89CD" w14:textId="77777777" w:rsidR="006D3946" w:rsidRDefault="006D3946">
    <w:pPr>
      <w:pStyle w:val="Voettekst"/>
    </w:pPr>
    <w:r>
      <w:rPr>
        <w:noProof/>
      </w:rPr>
      <mc:AlternateContent>
        <mc:Choice Requires="wps">
          <w:drawing>
            <wp:anchor distT="0" distB="0" distL="114300" distR="114300" simplePos="0" relativeHeight="251658240" behindDoc="1" locked="0" layoutInCell="1" allowOverlap="1" wp14:anchorId="2FEB43FA" wp14:editId="2E751B58">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0554" w14:textId="1A73660E"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307D2">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B43FA"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" filled="f" stroked="f">
              <v:textbox inset="0,0,0,0">
                <w:txbxContent>
                  <w:p w14:paraId="0FE30554" w14:textId="1A73660E"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0307D2">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B0278" w14:textId="77777777" w:rsidR="00F6195A" w:rsidRDefault="00F6195A">
      <w:r>
        <w:separator/>
      </w:r>
    </w:p>
  </w:footnote>
  <w:footnote w:type="continuationSeparator" w:id="0">
    <w:p w14:paraId="6706069B" w14:textId="77777777" w:rsidR="00F6195A" w:rsidRDefault="00F6195A">
      <w:r>
        <w:continuationSeparator/>
      </w:r>
    </w:p>
  </w:footnote>
  <w:footnote w:type="continuationNotice" w:id="1">
    <w:p w14:paraId="2622B161" w14:textId="77777777" w:rsidR="00F6195A" w:rsidRDefault="00F619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6D3946" w:rsidRPr="00415DC8" w14:paraId="1BB5E886" w14:textId="77777777" w:rsidTr="00C53112">
      <w:trPr>
        <w:trHeight w:hRule="exact" w:val="284"/>
      </w:trPr>
      <w:tc>
        <w:tcPr>
          <w:tcW w:w="2869" w:type="dxa"/>
          <w:vAlign w:val="bottom"/>
        </w:tcPr>
        <w:p w14:paraId="5A2CA85F" w14:textId="77777777" w:rsidR="006D3946" w:rsidRPr="00415DC8" w:rsidRDefault="006D3946" w:rsidP="003402F9">
          <w:pPr>
            <w:rPr>
              <w:rFonts w:cs="Arial"/>
              <w:b/>
              <w:sz w:val="16"/>
              <w:szCs w:val="14"/>
            </w:rPr>
          </w:pPr>
        </w:p>
      </w:tc>
      <w:tc>
        <w:tcPr>
          <w:tcW w:w="2868" w:type="dxa"/>
          <w:vAlign w:val="bottom"/>
        </w:tcPr>
        <w:p w14:paraId="7E442637" w14:textId="4254355A" w:rsidR="006D3946" w:rsidRPr="00BE6E41" w:rsidRDefault="006D3946"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177B06CA" w14:textId="77777777" w:rsidR="006D3946" w:rsidRPr="00415DC8" w:rsidRDefault="006D3946" w:rsidP="003402F9">
          <w:pPr>
            <w:rPr>
              <w:rFonts w:cs="Arial"/>
              <w:b/>
              <w:sz w:val="16"/>
              <w:szCs w:val="14"/>
            </w:rPr>
          </w:pPr>
          <w:r w:rsidRPr="00415DC8">
            <w:rPr>
              <w:rFonts w:cs="Arial"/>
              <w:b/>
              <w:sz w:val="16"/>
              <w:szCs w:val="14"/>
            </w:rPr>
            <w:t>documentcode</w:t>
          </w:r>
        </w:p>
      </w:tc>
      <w:tc>
        <w:tcPr>
          <w:tcW w:w="2622" w:type="dxa"/>
          <w:vAlign w:val="bottom"/>
        </w:tcPr>
        <w:p w14:paraId="65C04221" w14:textId="77777777" w:rsidR="006D3946" w:rsidRPr="00415DC8" w:rsidRDefault="006D3946" w:rsidP="003402F9">
          <w:pPr>
            <w:rPr>
              <w:rFonts w:cs="Arial"/>
              <w:b/>
              <w:sz w:val="16"/>
              <w:szCs w:val="14"/>
            </w:rPr>
          </w:pPr>
          <w:r w:rsidRPr="00415DC8">
            <w:rPr>
              <w:rFonts w:cs="Arial"/>
              <w:b/>
              <w:sz w:val="16"/>
              <w:szCs w:val="14"/>
            </w:rPr>
            <w:t>pagina</w:t>
          </w:r>
        </w:p>
      </w:tc>
    </w:tr>
    <w:tr w:rsidR="006D3946" w:rsidRPr="00AB57AB" w14:paraId="3CF9ABD3" w14:textId="77777777" w:rsidTr="00C53112">
      <w:trPr>
        <w:trHeight w:hRule="exact" w:val="567"/>
      </w:trPr>
      <w:tc>
        <w:tcPr>
          <w:tcW w:w="2869" w:type="dxa"/>
        </w:tcPr>
        <w:p w14:paraId="2CA60BD0" w14:textId="77777777" w:rsidR="006D3946" w:rsidRPr="000F6A0D" w:rsidRDefault="006D3946" w:rsidP="003402F9"/>
      </w:tc>
      <w:tc>
        <w:tcPr>
          <w:tcW w:w="2868" w:type="dxa"/>
          <w:shd w:val="clear" w:color="auto" w:fill="auto"/>
        </w:tcPr>
        <w:p w14:paraId="791FE7B3" w14:textId="23FAB3DF" w:rsidR="006D3946" w:rsidRPr="002A1984" w:rsidRDefault="006D3946" w:rsidP="003402F9">
          <w:r>
            <w:fldChar w:fldCharType="begin"/>
          </w:r>
          <w:r>
            <w:instrText xml:space="preserve"> DOCPROPERTY  "ZRI Conceptdatum"  \* MERGEFORMAT </w:instrText>
          </w:r>
          <w:r>
            <w:fldChar w:fldCharType="end"/>
          </w:r>
        </w:p>
      </w:tc>
      <w:tc>
        <w:tcPr>
          <w:tcW w:w="2868" w:type="dxa"/>
          <w:shd w:val="clear" w:color="auto" w:fill="auto"/>
        </w:tcPr>
        <w:p w14:paraId="5808C69F" w14:textId="36D91801" w:rsidR="006D3946" w:rsidRPr="002A1984" w:rsidRDefault="000307D2" w:rsidP="003402F9">
          <w:fldSimple w:instr=" DOCPROPERTY  Title  \* MERGEFORMAT ">
            <w:r>
              <w:t>TCL2201R003</w:t>
            </w:r>
          </w:fldSimple>
        </w:p>
      </w:tc>
      <w:tc>
        <w:tcPr>
          <w:tcW w:w="2622" w:type="dxa"/>
        </w:tcPr>
        <w:p w14:paraId="63B8A0B2" w14:textId="7875285A" w:rsidR="006D3946" w:rsidRPr="00AB57AB" w:rsidRDefault="006D3946" w:rsidP="003402F9">
          <w:pPr>
            <w:rPr>
              <w:lang w:val="en-GB"/>
            </w:rPr>
          </w:pPr>
          <w:r>
            <w:fldChar w:fldCharType="begin"/>
          </w:r>
          <w:r>
            <w:instrText xml:space="preserve"> PAGE   \* MERGEFORMAT </w:instrText>
          </w:r>
          <w:r>
            <w:fldChar w:fldCharType="separate"/>
          </w:r>
          <w:r w:rsidR="00A06037">
            <w:rPr>
              <w:noProof/>
            </w:rPr>
            <w:t>3</w:t>
          </w:r>
          <w:r>
            <w:rPr>
              <w:noProof/>
            </w:rPr>
            <w:fldChar w:fldCharType="end"/>
          </w:r>
          <w:r>
            <w:t>/</w:t>
          </w:r>
          <w:r>
            <w:rPr>
              <w:noProof/>
            </w:rPr>
            <w:fldChar w:fldCharType="begin"/>
          </w:r>
          <w:r>
            <w:rPr>
              <w:noProof/>
            </w:rPr>
            <w:instrText xml:space="preserve"> NUMPAGES   \* MERGEFORMAT </w:instrText>
          </w:r>
          <w:r>
            <w:rPr>
              <w:noProof/>
            </w:rPr>
            <w:fldChar w:fldCharType="separate"/>
          </w:r>
          <w:r w:rsidR="00A06037">
            <w:rPr>
              <w:noProof/>
            </w:rPr>
            <w:t>17</w:t>
          </w:r>
          <w:r>
            <w:rPr>
              <w:noProof/>
            </w:rPr>
            <w:fldChar w:fldCharType="end"/>
          </w:r>
        </w:p>
      </w:tc>
    </w:tr>
    <w:tr w:rsidR="006D3946" w:rsidRPr="00415DC8" w14:paraId="27CC64CA" w14:textId="77777777" w:rsidTr="00C53112">
      <w:trPr>
        <w:trHeight w:hRule="exact" w:val="284"/>
      </w:trPr>
      <w:tc>
        <w:tcPr>
          <w:tcW w:w="2869" w:type="dxa"/>
          <w:vAlign w:val="bottom"/>
        </w:tcPr>
        <w:p w14:paraId="51418B5A" w14:textId="77777777" w:rsidR="006D3946" w:rsidRPr="00415DC8" w:rsidRDefault="006D3946" w:rsidP="0018200E">
          <w:pPr>
            <w:rPr>
              <w:b/>
              <w:sz w:val="16"/>
              <w:szCs w:val="16"/>
              <w:lang w:val="en-GB"/>
            </w:rPr>
          </w:pPr>
        </w:p>
      </w:tc>
      <w:tc>
        <w:tcPr>
          <w:tcW w:w="2868" w:type="dxa"/>
          <w:shd w:val="clear" w:color="auto" w:fill="auto"/>
          <w:vAlign w:val="bottom"/>
        </w:tcPr>
        <w:p w14:paraId="5A8BE365" w14:textId="77777777" w:rsidR="006D3946" w:rsidRPr="00415DC8" w:rsidRDefault="006D3946" w:rsidP="0018200E">
          <w:pPr>
            <w:rPr>
              <w:rFonts w:cs="Arial"/>
              <w:b/>
              <w:sz w:val="16"/>
              <w:szCs w:val="16"/>
              <w:lang w:val="en-GB"/>
            </w:rPr>
          </w:pPr>
        </w:p>
      </w:tc>
      <w:tc>
        <w:tcPr>
          <w:tcW w:w="2868" w:type="dxa"/>
          <w:shd w:val="clear" w:color="auto" w:fill="auto"/>
          <w:vAlign w:val="bottom"/>
        </w:tcPr>
        <w:p w14:paraId="439F8284" w14:textId="77777777" w:rsidR="006D3946" w:rsidRPr="00415DC8" w:rsidRDefault="006D3946" w:rsidP="0018200E">
          <w:pPr>
            <w:rPr>
              <w:rFonts w:cs="Arial"/>
              <w:b/>
              <w:bCs/>
              <w:sz w:val="16"/>
              <w:szCs w:val="16"/>
              <w:lang w:val="en-GB"/>
            </w:rPr>
          </w:pPr>
          <w:r>
            <w:rPr>
              <w:rFonts w:cs="Arial"/>
              <w:b/>
              <w:bCs/>
              <w:sz w:val="16"/>
              <w:szCs w:val="16"/>
              <w:lang w:val="en-GB"/>
            </w:rPr>
            <w:t>datum</w:t>
          </w:r>
        </w:p>
      </w:tc>
      <w:tc>
        <w:tcPr>
          <w:tcW w:w="2622" w:type="dxa"/>
        </w:tcPr>
        <w:p w14:paraId="595EE036" w14:textId="77777777" w:rsidR="006D3946" w:rsidRPr="00415DC8" w:rsidRDefault="006D3946" w:rsidP="0018200E">
          <w:pPr>
            <w:rPr>
              <w:rFonts w:cs="Arial"/>
              <w:b/>
              <w:bCs/>
              <w:sz w:val="16"/>
              <w:szCs w:val="16"/>
              <w:lang w:val="en-GB"/>
            </w:rPr>
          </w:pPr>
        </w:p>
      </w:tc>
    </w:tr>
    <w:tr w:rsidR="006D3946" w:rsidRPr="00415DC8" w14:paraId="4AEAB82F" w14:textId="77777777" w:rsidTr="00C53112">
      <w:trPr>
        <w:trHeight w:hRule="exact" w:val="284"/>
      </w:trPr>
      <w:tc>
        <w:tcPr>
          <w:tcW w:w="2869" w:type="dxa"/>
          <w:vAlign w:val="bottom"/>
        </w:tcPr>
        <w:p w14:paraId="674365CF" w14:textId="77777777" w:rsidR="006D3946" w:rsidRPr="00415DC8" w:rsidRDefault="006D3946" w:rsidP="0018200E">
          <w:pPr>
            <w:rPr>
              <w:b/>
              <w:sz w:val="16"/>
              <w:szCs w:val="16"/>
              <w:lang w:val="en-GB"/>
            </w:rPr>
          </w:pPr>
        </w:p>
      </w:tc>
      <w:tc>
        <w:tcPr>
          <w:tcW w:w="2868" w:type="dxa"/>
          <w:shd w:val="clear" w:color="auto" w:fill="auto"/>
          <w:vAlign w:val="bottom"/>
        </w:tcPr>
        <w:p w14:paraId="1FA59A88" w14:textId="77777777" w:rsidR="006D3946" w:rsidRPr="00415DC8" w:rsidRDefault="006D3946" w:rsidP="0018200E">
          <w:pPr>
            <w:rPr>
              <w:rFonts w:cs="Arial"/>
              <w:b/>
              <w:sz w:val="16"/>
              <w:szCs w:val="16"/>
              <w:lang w:val="en-GB"/>
            </w:rPr>
          </w:pPr>
        </w:p>
      </w:tc>
      <w:tc>
        <w:tcPr>
          <w:tcW w:w="2868" w:type="dxa"/>
          <w:shd w:val="clear" w:color="auto" w:fill="auto"/>
          <w:vAlign w:val="bottom"/>
        </w:tcPr>
        <w:p w14:paraId="2F260F33" w14:textId="3E3772EB" w:rsidR="006D3946" w:rsidRDefault="006D3946" w:rsidP="0018200E">
          <w:pPr>
            <w:rPr>
              <w:rFonts w:cs="Arial"/>
              <w:b/>
              <w:bCs/>
              <w:sz w:val="16"/>
              <w:szCs w:val="16"/>
              <w:lang w:val="en-GB"/>
            </w:rPr>
          </w:pPr>
          <w:r>
            <w:fldChar w:fldCharType="begin"/>
          </w:r>
          <w:r>
            <w:instrText xml:space="preserve"> DOCPROPERTY  "ZRI Documentdatum" \@ "dd-MM-yyyy" \* MERGEFORMAT </w:instrText>
          </w:r>
          <w:r>
            <w:fldChar w:fldCharType="separate"/>
          </w:r>
          <w:r w:rsidR="000307D2">
            <w:t>12-02-2025</w:t>
          </w:r>
          <w:r>
            <w:fldChar w:fldCharType="end"/>
          </w:r>
        </w:p>
      </w:tc>
      <w:tc>
        <w:tcPr>
          <w:tcW w:w="2622" w:type="dxa"/>
        </w:tcPr>
        <w:p w14:paraId="6221EF6B" w14:textId="77777777" w:rsidR="006D3946" w:rsidRPr="00415DC8" w:rsidRDefault="006D3946" w:rsidP="0018200E">
          <w:pPr>
            <w:rPr>
              <w:rFonts w:cs="Arial"/>
              <w:b/>
              <w:bCs/>
              <w:sz w:val="16"/>
              <w:szCs w:val="16"/>
              <w:lang w:val="en-GB"/>
            </w:rPr>
          </w:pPr>
        </w:p>
      </w:tc>
    </w:tr>
  </w:tbl>
  <w:p w14:paraId="29A8B486" w14:textId="77777777" w:rsidR="006D3946" w:rsidRPr="0018200E" w:rsidRDefault="006D3946" w:rsidP="0018200E">
    <w:pPr>
      <w:pStyle w:val="Koptekst"/>
    </w:pPr>
    <w:r>
      <w:rPr>
        <w:noProof/>
      </w:rPr>
      <w:drawing>
        <wp:anchor distT="0" distB="0" distL="114300" distR="114300" simplePos="0" relativeHeight="251658241" behindDoc="1" locked="0" layoutInCell="1" allowOverlap="1" wp14:anchorId="08F12C7B" wp14:editId="5DA6DC07">
          <wp:simplePos x="0" y="0"/>
          <wp:positionH relativeFrom="page">
            <wp:posOffset>107950</wp:posOffset>
          </wp:positionH>
          <wp:positionV relativeFrom="page">
            <wp:posOffset>107950</wp:posOffset>
          </wp:positionV>
          <wp:extent cx="1364400" cy="1177200"/>
          <wp:effectExtent l="0" t="0" r="7620" b="4445"/>
          <wp:wrapNone/>
          <wp:docPr id="9"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7669" w14:textId="77777777" w:rsidR="006D3946" w:rsidRDefault="006D3946">
    <w:pPr>
      <w:pStyle w:val="Koptekst"/>
    </w:pPr>
    <w:r>
      <w:rPr>
        <w:noProof/>
      </w:rPr>
      <w:drawing>
        <wp:anchor distT="0" distB="0" distL="114300" distR="114300" simplePos="0" relativeHeight="251658243" behindDoc="1" locked="0" layoutInCell="1" allowOverlap="1" wp14:anchorId="7249180A" wp14:editId="5F2A63B3">
          <wp:simplePos x="0" y="0"/>
          <wp:positionH relativeFrom="page">
            <wp:posOffset>107950</wp:posOffset>
          </wp:positionH>
          <wp:positionV relativeFrom="page">
            <wp:posOffset>107950</wp:posOffset>
          </wp:positionV>
          <wp:extent cx="1364400" cy="1177200"/>
          <wp:effectExtent l="0" t="0" r="7620" b="4445"/>
          <wp:wrapNone/>
          <wp:docPr id="10"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414"/>
    <w:multiLevelType w:val="multilevel"/>
    <w:tmpl w:val="5F26AA94"/>
    <w:numStyleLink w:val="ZRIOpsommingstekens"/>
  </w:abstractNum>
  <w:abstractNum w:abstractNumId="1" w15:restartNumberingAfterBreak="0">
    <w:nsid w:val="06616500"/>
    <w:multiLevelType w:val="multilevel"/>
    <w:tmpl w:val="852ED12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836F8F"/>
    <w:multiLevelType w:val="multilevel"/>
    <w:tmpl w:val="476C5BB4"/>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3" w15:restartNumberingAfterBreak="0">
    <w:nsid w:val="0A82562B"/>
    <w:multiLevelType w:val="multilevel"/>
    <w:tmpl w:val="5F26AA94"/>
    <w:numStyleLink w:val="ZRIOpsommingstekens"/>
  </w:abstractNum>
  <w:abstractNum w:abstractNumId="4" w15:restartNumberingAfterBreak="0">
    <w:nsid w:val="0B5C03E2"/>
    <w:multiLevelType w:val="hybridMultilevel"/>
    <w:tmpl w:val="6CAA33BC"/>
    <w:lvl w:ilvl="0" w:tplc="ABAC6D9E">
      <w:start w:val="1"/>
      <w:numFmt w:val="decimal"/>
      <w:lvlText w:val="%1."/>
      <w:lvlJc w:val="left"/>
      <w:pPr>
        <w:ind w:left="720" w:hanging="360"/>
      </w:pPr>
    </w:lvl>
    <w:lvl w:ilvl="1" w:tplc="9D704E72" w:tentative="1">
      <w:start w:val="1"/>
      <w:numFmt w:val="lowerLetter"/>
      <w:lvlText w:val="%2."/>
      <w:lvlJc w:val="left"/>
      <w:pPr>
        <w:ind w:left="1440" w:hanging="360"/>
      </w:pPr>
    </w:lvl>
    <w:lvl w:ilvl="2" w:tplc="E2E27A34" w:tentative="1">
      <w:start w:val="1"/>
      <w:numFmt w:val="lowerRoman"/>
      <w:lvlText w:val="%3."/>
      <w:lvlJc w:val="right"/>
      <w:pPr>
        <w:ind w:left="2160" w:hanging="180"/>
      </w:pPr>
    </w:lvl>
    <w:lvl w:ilvl="3" w:tplc="96246F1C" w:tentative="1">
      <w:start w:val="1"/>
      <w:numFmt w:val="decimal"/>
      <w:lvlText w:val="%4."/>
      <w:lvlJc w:val="left"/>
      <w:pPr>
        <w:ind w:left="2880" w:hanging="360"/>
      </w:pPr>
    </w:lvl>
    <w:lvl w:ilvl="4" w:tplc="F4CE3CF8" w:tentative="1">
      <w:start w:val="1"/>
      <w:numFmt w:val="lowerLetter"/>
      <w:lvlText w:val="%5."/>
      <w:lvlJc w:val="left"/>
      <w:pPr>
        <w:ind w:left="3600" w:hanging="360"/>
      </w:pPr>
    </w:lvl>
    <w:lvl w:ilvl="5" w:tplc="856E35AA" w:tentative="1">
      <w:start w:val="1"/>
      <w:numFmt w:val="lowerRoman"/>
      <w:lvlText w:val="%6."/>
      <w:lvlJc w:val="right"/>
      <w:pPr>
        <w:ind w:left="4320" w:hanging="180"/>
      </w:pPr>
    </w:lvl>
    <w:lvl w:ilvl="6" w:tplc="2330382A" w:tentative="1">
      <w:start w:val="1"/>
      <w:numFmt w:val="decimal"/>
      <w:lvlText w:val="%7."/>
      <w:lvlJc w:val="left"/>
      <w:pPr>
        <w:ind w:left="5040" w:hanging="360"/>
      </w:pPr>
    </w:lvl>
    <w:lvl w:ilvl="7" w:tplc="F9EC7B30" w:tentative="1">
      <w:start w:val="1"/>
      <w:numFmt w:val="lowerLetter"/>
      <w:lvlText w:val="%8."/>
      <w:lvlJc w:val="left"/>
      <w:pPr>
        <w:ind w:left="5760" w:hanging="360"/>
      </w:pPr>
    </w:lvl>
    <w:lvl w:ilvl="8" w:tplc="6A4EB220" w:tentative="1">
      <w:start w:val="1"/>
      <w:numFmt w:val="lowerRoman"/>
      <w:lvlText w:val="%9."/>
      <w:lvlJc w:val="right"/>
      <w:pPr>
        <w:ind w:left="6480" w:hanging="180"/>
      </w:pPr>
    </w:lvl>
  </w:abstractNum>
  <w:abstractNum w:abstractNumId="5" w15:restartNumberingAfterBreak="0">
    <w:nsid w:val="0BCA7273"/>
    <w:multiLevelType w:val="multilevel"/>
    <w:tmpl w:val="5F26AA94"/>
    <w:numStyleLink w:val="ZRIOpsommingstekens"/>
  </w:abstractNum>
  <w:abstractNum w:abstractNumId="6" w15:restartNumberingAfterBreak="0">
    <w:nsid w:val="0D0C45B4"/>
    <w:multiLevelType w:val="multilevel"/>
    <w:tmpl w:val="5F26AA94"/>
    <w:numStyleLink w:val="ZRIOpsommingstekens"/>
  </w:abstractNum>
  <w:abstractNum w:abstractNumId="7" w15:restartNumberingAfterBreak="0">
    <w:nsid w:val="1017014D"/>
    <w:multiLevelType w:val="multilevel"/>
    <w:tmpl w:val="5F26AA94"/>
    <w:numStyleLink w:val="ZRIOpsommingstekens"/>
  </w:abstractNum>
  <w:abstractNum w:abstractNumId="8" w15:restartNumberingAfterBreak="0">
    <w:nsid w:val="10CA367F"/>
    <w:multiLevelType w:val="hybridMultilevel"/>
    <w:tmpl w:val="E8EC539A"/>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C44842"/>
    <w:multiLevelType w:val="multilevel"/>
    <w:tmpl w:val="64CA367A"/>
    <w:lvl w:ilvl="0">
      <w:start w:val="1"/>
      <w:numFmt w:val="decimal"/>
      <w:lvlText w:val="%1"/>
      <w:lvlJc w:val="left"/>
      <w:pPr>
        <w:tabs>
          <w:tab w:val="num" w:pos="284"/>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A9757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1" w15:restartNumberingAfterBreak="0">
    <w:nsid w:val="1FE83985"/>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2"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3" w15:restartNumberingAfterBreak="0">
    <w:nsid w:val="211B4F87"/>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4" w15:restartNumberingAfterBreak="0">
    <w:nsid w:val="22D20167"/>
    <w:multiLevelType w:val="multilevel"/>
    <w:tmpl w:val="5F26AA94"/>
    <w:numStyleLink w:val="ZRIOpsommingstekens"/>
  </w:abstractNum>
  <w:abstractNum w:abstractNumId="15" w15:restartNumberingAfterBreak="0">
    <w:nsid w:val="312A4BD1"/>
    <w:multiLevelType w:val="hybridMultilevel"/>
    <w:tmpl w:val="A3C2F3A2"/>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6D71852"/>
    <w:multiLevelType w:val="multilevel"/>
    <w:tmpl w:val="5F26AA94"/>
    <w:numStyleLink w:val="ZRIOpsommingstekens"/>
  </w:abstractNum>
  <w:abstractNum w:abstractNumId="17" w15:restartNumberingAfterBreak="0">
    <w:nsid w:val="386661A7"/>
    <w:multiLevelType w:val="multilevel"/>
    <w:tmpl w:val="5F26AA94"/>
    <w:numStyleLink w:val="ZRIOpsommingstekens"/>
  </w:abstractNum>
  <w:abstractNum w:abstractNumId="18" w15:restartNumberingAfterBreak="0">
    <w:nsid w:val="39912C5B"/>
    <w:multiLevelType w:val="hybridMultilevel"/>
    <w:tmpl w:val="22F2E88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D9163B"/>
    <w:multiLevelType w:val="hybridMultilevel"/>
    <w:tmpl w:val="19845262"/>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EF733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E2E09C4"/>
    <w:multiLevelType w:val="multilevel"/>
    <w:tmpl w:val="5F26AA94"/>
    <w:numStyleLink w:val="ZRIOpsommingstekens"/>
  </w:abstractNum>
  <w:abstractNum w:abstractNumId="22" w15:restartNumberingAfterBreak="0">
    <w:nsid w:val="5441135C"/>
    <w:multiLevelType w:val="multilevel"/>
    <w:tmpl w:val="5F26AA94"/>
    <w:numStyleLink w:val="ZRIOpsommingstekens"/>
  </w:abstractNum>
  <w:abstractNum w:abstractNumId="23" w15:restartNumberingAfterBreak="0">
    <w:nsid w:val="55FD17B5"/>
    <w:multiLevelType w:val="hybridMultilevel"/>
    <w:tmpl w:val="4990B05A"/>
    <w:lvl w:ilvl="0" w:tplc="71EC03D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6500D8E"/>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5" w15:restartNumberingAfterBreak="0">
    <w:nsid w:val="56C220A6"/>
    <w:multiLevelType w:val="multilevel"/>
    <w:tmpl w:val="5F26AA94"/>
    <w:numStyleLink w:val="ZRIOpsommingstekens"/>
  </w:abstractNum>
  <w:abstractNum w:abstractNumId="26" w15:restartNumberingAfterBreak="0">
    <w:nsid w:val="5C46307A"/>
    <w:multiLevelType w:val="hybridMultilevel"/>
    <w:tmpl w:val="FC72619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D1007D7"/>
    <w:multiLevelType w:val="multilevel"/>
    <w:tmpl w:val="46EE6B6A"/>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3448"/>
        </w:tabs>
        <w:ind w:left="3448" w:hanging="360"/>
      </w:pPr>
      <w:rPr>
        <w:rFonts w:ascii="Symbol" w:hAnsi="Symbol" w:hint="default"/>
      </w:rPr>
    </w:lvl>
    <w:lvl w:ilvl="4">
      <w:start w:val="1"/>
      <w:numFmt w:val="bullet"/>
      <w:lvlText w:val="o"/>
      <w:lvlJc w:val="left"/>
      <w:pPr>
        <w:tabs>
          <w:tab w:val="num" w:pos="4168"/>
        </w:tabs>
        <w:ind w:left="4168" w:hanging="360"/>
      </w:pPr>
      <w:rPr>
        <w:rFonts w:ascii="Courier New" w:hAnsi="Courier New" w:cs="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cs="Arial" w:hint="default"/>
      </w:rPr>
    </w:lvl>
    <w:lvl w:ilvl="8">
      <w:start w:val="1"/>
      <w:numFmt w:val="bullet"/>
      <w:lvlText w:val=""/>
      <w:lvlJc w:val="left"/>
      <w:pPr>
        <w:tabs>
          <w:tab w:val="num" w:pos="7048"/>
        </w:tabs>
        <w:ind w:left="7048" w:hanging="360"/>
      </w:pPr>
      <w:rPr>
        <w:rFonts w:ascii="Wingdings" w:hAnsi="Wingdings" w:hint="default"/>
      </w:rPr>
    </w:lvl>
  </w:abstractNum>
  <w:abstractNum w:abstractNumId="28" w15:restartNumberingAfterBreak="0">
    <w:nsid w:val="5EA7706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9" w15:restartNumberingAfterBreak="0">
    <w:nsid w:val="62ED6CA8"/>
    <w:multiLevelType w:val="multilevel"/>
    <w:tmpl w:val="5F26AA94"/>
    <w:numStyleLink w:val="ZRIOpsommingstekens"/>
  </w:abstractNum>
  <w:abstractNum w:abstractNumId="30" w15:restartNumberingAfterBreak="0">
    <w:nsid w:val="692C0C76"/>
    <w:multiLevelType w:val="hybridMultilevel"/>
    <w:tmpl w:val="22F2E88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C0C4DB7"/>
    <w:multiLevelType w:val="hybridMultilevel"/>
    <w:tmpl w:val="7BB0AA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C7172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3" w15:restartNumberingAfterBreak="0">
    <w:nsid w:val="6D12260C"/>
    <w:multiLevelType w:val="multilevel"/>
    <w:tmpl w:val="5F26AA94"/>
    <w:numStyleLink w:val="ZRIOpsommingstekens"/>
  </w:abstractNum>
  <w:abstractNum w:abstractNumId="34" w15:restartNumberingAfterBreak="0">
    <w:nsid w:val="6ED24B89"/>
    <w:multiLevelType w:val="singleLevel"/>
    <w:tmpl w:val="0413000F"/>
    <w:lvl w:ilvl="0">
      <w:start w:val="1"/>
      <w:numFmt w:val="decimal"/>
      <w:lvlText w:val="%1."/>
      <w:lvlJc w:val="left"/>
      <w:pPr>
        <w:ind w:left="720" w:hanging="360"/>
      </w:pPr>
      <w:rPr>
        <w:rFonts w:hint="default"/>
        <w:sz w:val="18"/>
      </w:rPr>
    </w:lvl>
  </w:abstractNum>
  <w:abstractNum w:abstractNumId="35" w15:restartNumberingAfterBreak="0">
    <w:nsid w:val="6FB25C9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6" w15:restartNumberingAfterBreak="0">
    <w:nsid w:val="7CFB0D62"/>
    <w:multiLevelType w:val="multilevel"/>
    <w:tmpl w:val="5F26AA94"/>
    <w:numStyleLink w:val="ZRIOpsommingstekens"/>
  </w:abstractNum>
  <w:abstractNum w:abstractNumId="37" w15:restartNumberingAfterBreak="0">
    <w:nsid w:val="7D951CA4"/>
    <w:multiLevelType w:val="singleLevel"/>
    <w:tmpl w:val="1304CC80"/>
    <w:lvl w:ilvl="0">
      <w:start w:val="1"/>
      <w:numFmt w:val="decimal"/>
      <w:lvlText w:val="%1."/>
      <w:lvlJc w:val="left"/>
      <w:pPr>
        <w:tabs>
          <w:tab w:val="num" w:pos="284"/>
        </w:tabs>
        <w:ind w:left="284" w:hanging="284"/>
      </w:pPr>
      <w:rPr>
        <w:rFonts w:hint="default"/>
        <w:sz w:val="18"/>
      </w:rPr>
    </w:lvl>
  </w:abstractNum>
  <w:abstractNum w:abstractNumId="38" w15:restartNumberingAfterBreak="0">
    <w:nsid w:val="7EFB3A0C"/>
    <w:multiLevelType w:val="multilevel"/>
    <w:tmpl w:val="5F26AA94"/>
    <w:numStyleLink w:val="ZRIOpsommingstekens"/>
  </w:abstractNum>
  <w:num w:numId="1" w16cid:durableId="2059552416">
    <w:abstractNumId w:val="9"/>
  </w:num>
  <w:num w:numId="2" w16cid:durableId="1544973995">
    <w:abstractNumId w:val="12"/>
  </w:num>
  <w:num w:numId="3" w16cid:durableId="1519470076">
    <w:abstractNumId w:val="9"/>
  </w:num>
  <w:num w:numId="4" w16cid:durableId="1155146946">
    <w:abstractNumId w:val="4"/>
  </w:num>
  <w:num w:numId="5" w16cid:durableId="846286513">
    <w:abstractNumId w:val="10"/>
  </w:num>
  <w:num w:numId="6" w16cid:durableId="95758824">
    <w:abstractNumId w:val="13"/>
  </w:num>
  <w:num w:numId="7" w16cid:durableId="2039699120">
    <w:abstractNumId w:val="35"/>
  </w:num>
  <w:num w:numId="8" w16cid:durableId="1305890026">
    <w:abstractNumId w:val="11"/>
  </w:num>
  <w:num w:numId="9" w16cid:durableId="281301565">
    <w:abstractNumId w:val="28"/>
  </w:num>
  <w:num w:numId="10" w16cid:durableId="715741889">
    <w:abstractNumId w:val="32"/>
  </w:num>
  <w:num w:numId="11" w16cid:durableId="122886937">
    <w:abstractNumId w:val="34"/>
  </w:num>
  <w:num w:numId="12" w16cid:durableId="764351242">
    <w:abstractNumId w:val="36"/>
  </w:num>
  <w:num w:numId="13" w16cid:durableId="1147893150">
    <w:abstractNumId w:val="16"/>
  </w:num>
  <w:num w:numId="14" w16cid:durableId="1073816763">
    <w:abstractNumId w:val="37"/>
  </w:num>
  <w:num w:numId="15" w16cid:durableId="1411196174">
    <w:abstractNumId w:val="2"/>
  </w:num>
  <w:num w:numId="16" w16cid:durableId="920914696">
    <w:abstractNumId w:val="23"/>
  </w:num>
  <w:num w:numId="17" w16cid:durableId="1260331494">
    <w:abstractNumId w:val="3"/>
  </w:num>
  <w:num w:numId="18" w16cid:durableId="1481731296">
    <w:abstractNumId w:val="19"/>
  </w:num>
  <w:num w:numId="19" w16cid:durableId="971713194">
    <w:abstractNumId w:val="8"/>
  </w:num>
  <w:num w:numId="20" w16cid:durableId="1239899280">
    <w:abstractNumId w:val="9"/>
  </w:num>
  <w:num w:numId="21" w16cid:durableId="1292397318">
    <w:abstractNumId w:val="9"/>
  </w:num>
  <w:num w:numId="22" w16cid:durableId="1528521991">
    <w:abstractNumId w:val="9"/>
  </w:num>
  <w:num w:numId="23" w16cid:durableId="249974563">
    <w:abstractNumId w:val="31"/>
  </w:num>
  <w:num w:numId="24" w16cid:durableId="1161000945">
    <w:abstractNumId w:val="21"/>
  </w:num>
  <w:num w:numId="25" w16cid:durableId="1946886215">
    <w:abstractNumId w:val="0"/>
  </w:num>
  <w:num w:numId="26" w16cid:durableId="387194233">
    <w:abstractNumId w:val="7"/>
  </w:num>
  <w:num w:numId="27" w16cid:durableId="1417049673">
    <w:abstractNumId w:val="1"/>
  </w:num>
  <w:num w:numId="28" w16cid:durableId="2132280035">
    <w:abstractNumId w:val="25"/>
  </w:num>
  <w:num w:numId="29" w16cid:durableId="959921022">
    <w:abstractNumId w:val="24"/>
  </w:num>
  <w:num w:numId="30" w16cid:durableId="1236357616">
    <w:abstractNumId w:val="14"/>
  </w:num>
  <w:num w:numId="31" w16cid:durableId="1036077935">
    <w:abstractNumId w:val="33"/>
  </w:num>
  <w:num w:numId="32" w16cid:durableId="292684370">
    <w:abstractNumId w:val="29"/>
  </w:num>
  <w:num w:numId="33" w16cid:durableId="1257592678">
    <w:abstractNumId w:val="26"/>
  </w:num>
  <w:num w:numId="34" w16cid:durableId="603148396">
    <w:abstractNumId w:val="15"/>
  </w:num>
  <w:num w:numId="35" w16cid:durableId="506865565">
    <w:abstractNumId w:val="20"/>
  </w:num>
  <w:num w:numId="36" w16cid:durableId="836458872">
    <w:abstractNumId w:val="27"/>
  </w:num>
  <w:num w:numId="37" w16cid:durableId="1765149669">
    <w:abstractNumId w:val="30"/>
  </w:num>
  <w:num w:numId="38" w16cid:durableId="136383102">
    <w:abstractNumId w:val="18"/>
  </w:num>
  <w:num w:numId="39" w16cid:durableId="312178805">
    <w:abstractNumId w:val="38"/>
  </w:num>
  <w:num w:numId="40" w16cid:durableId="1174341643">
    <w:abstractNumId w:val="17"/>
  </w:num>
  <w:num w:numId="41" w16cid:durableId="738290296">
    <w:abstractNumId w:val="22"/>
  </w:num>
  <w:num w:numId="42" w16cid:durableId="215630682">
    <w:abstractNumId w:val="5"/>
  </w:num>
  <w:num w:numId="43" w16cid:durableId="81233392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l-NL" w:vendorID="64" w:dllVersion="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_aan" w:val="Waar"/>
    <w:docVar w:name="Concept_aan" w:val="Onwaar"/>
    <w:docVar w:name="DocDate" w:val="29-6-2017"/>
    <w:docVar w:name="Logo_aan" w:val="Waar"/>
    <w:docVar w:name="ONRI_aan" w:val="Onwaar"/>
  </w:docVars>
  <w:rsids>
    <w:rsidRoot w:val="00596FF9"/>
    <w:rsid w:val="000042DF"/>
    <w:rsid w:val="0000573D"/>
    <w:rsid w:val="000117AF"/>
    <w:rsid w:val="00012E8C"/>
    <w:rsid w:val="00021F86"/>
    <w:rsid w:val="00021FA4"/>
    <w:rsid w:val="00022AB4"/>
    <w:rsid w:val="000248F8"/>
    <w:rsid w:val="000307D2"/>
    <w:rsid w:val="000313B3"/>
    <w:rsid w:val="00033C35"/>
    <w:rsid w:val="000345BF"/>
    <w:rsid w:val="000432B1"/>
    <w:rsid w:val="0004442B"/>
    <w:rsid w:val="000445E9"/>
    <w:rsid w:val="00047D7D"/>
    <w:rsid w:val="00047F1D"/>
    <w:rsid w:val="000507BE"/>
    <w:rsid w:val="00051938"/>
    <w:rsid w:val="00051C01"/>
    <w:rsid w:val="0005645A"/>
    <w:rsid w:val="00064FD4"/>
    <w:rsid w:val="0007059A"/>
    <w:rsid w:val="00071C0D"/>
    <w:rsid w:val="00075E42"/>
    <w:rsid w:val="00084FF1"/>
    <w:rsid w:val="00094A96"/>
    <w:rsid w:val="000A08F9"/>
    <w:rsid w:val="000A0941"/>
    <w:rsid w:val="000A19D8"/>
    <w:rsid w:val="000A6E47"/>
    <w:rsid w:val="000B1267"/>
    <w:rsid w:val="000B2120"/>
    <w:rsid w:val="000C66EF"/>
    <w:rsid w:val="000D0F7F"/>
    <w:rsid w:val="000D5895"/>
    <w:rsid w:val="000E63DA"/>
    <w:rsid w:val="000F0BE3"/>
    <w:rsid w:val="000F20D3"/>
    <w:rsid w:val="000F5663"/>
    <w:rsid w:val="000F6A0D"/>
    <w:rsid w:val="000F6A44"/>
    <w:rsid w:val="000F7932"/>
    <w:rsid w:val="0011027E"/>
    <w:rsid w:val="00111FAB"/>
    <w:rsid w:val="0011453B"/>
    <w:rsid w:val="00115EC1"/>
    <w:rsid w:val="00124339"/>
    <w:rsid w:val="001250FB"/>
    <w:rsid w:val="001312C6"/>
    <w:rsid w:val="00132D43"/>
    <w:rsid w:val="00140D56"/>
    <w:rsid w:val="00141DE3"/>
    <w:rsid w:val="00141EA7"/>
    <w:rsid w:val="00144720"/>
    <w:rsid w:val="001455DB"/>
    <w:rsid w:val="0014577C"/>
    <w:rsid w:val="00147F70"/>
    <w:rsid w:val="00151072"/>
    <w:rsid w:val="00152F40"/>
    <w:rsid w:val="00154F5C"/>
    <w:rsid w:val="0016214A"/>
    <w:rsid w:val="00162B6A"/>
    <w:rsid w:val="001675D8"/>
    <w:rsid w:val="00170680"/>
    <w:rsid w:val="001732C5"/>
    <w:rsid w:val="0017335D"/>
    <w:rsid w:val="00173890"/>
    <w:rsid w:val="00173968"/>
    <w:rsid w:val="00174064"/>
    <w:rsid w:val="001818B3"/>
    <w:rsid w:val="0018200E"/>
    <w:rsid w:val="00193C74"/>
    <w:rsid w:val="00195409"/>
    <w:rsid w:val="0019737B"/>
    <w:rsid w:val="001A130F"/>
    <w:rsid w:val="001A14C4"/>
    <w:rsid w:val="001A1E55"/>
    <w:rsid w:val="001A5CB6"/>
    <w:rsid w:val="001A716C"/>
    <w:rsid w:val="001A77BA"/>
    <w:rsid w:val="001B1B59"/>
    <w:rsid w:val="001B28C8"/>
    <w:rsid w:val="001B2EB8"/>
    <w:rsid w:val="001B357F"/>
    <w:rsid w:val="001B4D18"/>
    <w:rsid w:val="001C0A3F"/>
    <w:rsid w:val="001C0EBB"/>
    <w:rsid w:val="001C0F93"/>
    <w:rsid w:val="001C13B0"/>
    <w:rsid w:val="001C7986"/>
    <w:rsid w:val="001D0D8C"/>
    <w:rsid w:val="001D6842"/>
    <w:rsid w:val="001D7D94"/>
    <w:rsid w:val="001F5A00"/>
    <w:rsid w:val="001F77D1"/>
    <w:rsid w:val="00214E19"/>
    <w:rsid w:val="00215FD4"/>
    <w:rsid w:val="00217471"/>
    <w:rsid w:val="00222A3E"/>
    <w:rsid w:val="002232F7"/>
    <w:rsid w:val="0023238C"/>
    <w:rsid w:val="00234667"/>
    <w:rsid w:val="00234FD6"/>
    <w:rsid w:val="002366E8"/>
    <w:rsid w:val="00236FAF"/>
    <w:rsid w:val="00237E41"/>
    <w:rsid w:val="002412B7"/>
    <w:rsid w:val="00244EEF"/>
    <w:rsid w:val="00246A9E"/>
    <w:rsid w:val="00253A46"/>
    <w:rsid w:val="00253AE1"/>
    <w:rsid w:val="0025663C"/>
    <w:rsid w:val="0026094D"/>
    <w:rsid w:val="00262A43"/>
    <w:rsid w:val="00262CEA"/>
    <w:rsid w:val="00272979"/>
    <w:rsid w:val="00274800"/>
    <w:rsid w:val="00276768"/>
    <w:rsid w:val="00277BC3"/>
    <w:rsid w:val="00284D0E"/>
    <w:rsid w:val="00287C7B"/>
    <w:rsid w:val="00292BEA"/>
    <w:rsid w:val="002A0E65"/>
    <w:rsid w:val="002A13D1"/>
    <w:rsid w:val="002A347B"/>
    <w:rsid w:val="002A75DB"/>
    <w:rsid w:val="002B2976"/>
    <w:rsid w:val="002B6F47"/>
    <w:rsid w:val="002C05F1"/>
    <w:rsid w:val="002C0ACF"/>
    <w:rsid w:val="002C241E"/>
    <w:rsid w:val="002C5F2A"/>
    <w:rsid w:val="002D08B8"/>
    <w:rsid w:val="002D2503"/>
    <w:rsid w:val="002E0FE6"/>
    <w:rsid w:val="002E19A0"/>
    <w:rsid w:val="002E1D7D"/>
    <w:rsid w:val="002E26CA"/>
    <w:rsid w:val="002E6D3F"/>
    <w:rsid w:val="002F13D9"/>
    <w:rsid w:val="002F1816"/>
    <w:rsid w:val="002F294D"/>
    <w:rsid w:val="002F71EE"/>
    <w:rsid w:val="002F7D60"/>
    <w:rsid w:val="00302B40"/>
    <w:rsid w:val="00303EEE"/>
    <w:rsid w:val="00306F1D"/>
    <w:rsid w:val="0031563A"/>
    <w:rsid w:val="00315B5C"/>
    <w:rsid w:val="00320464"/>
    <w:rsid w:val="00322593"/>
    <w:rsid w:val="00326044"/>
    <w:rsid w:val="00327020"/>
    <w:rsid w:val="00332C58"/>
    <w:rsid w:val="003334E1"/>
    <w:rsid w:val="003402F9"/>
    <w:rsid w:val="0034044E"/>
    <w:rsid w:val="0034738B"/>
    <w:rsid w:val="003473BE"/>
    <w:rsid w:val="0034791A"/>
    <w:rsid w:val="0035234C"/>
    <w:rsid w:val="003557F8"/>
    <w:rsid w:val="003618C5"/>
    <w:rsid w:val="00361B87"/>
    <w:rsid w:val="00365390"/>
    <w:rsid w:val="00371974"/>
    <w:rsid w:val="00377A86"/>
    <w:rsid w:val="00382CE5"/>
    <w:rsid w:val="00385113"/>
    <w:rsid w:val="00392646"/>
    <w:rsid w:val="003937EC"/>
    <w:rsid w:val="003A0D88"/>
    <w:rsid w:val="003A2618"/>
    <w:rsid w:val="003A2940"/>
    <w:rsid w:val="003A36AA"/>
    <w:rsid w:val="003A4034"/>
    <w:rsid w:val="003A5210"/>
    <w:rsid w:val="003A522E"/>
    <w:rsid w:val="003A5ED3"/>
    <w:rsid w:val="003A6FC2"/>
    <w:rsid w:val="003B0BDE"/>
    <w:rsid w:val="003C05CD"/>
    <w:rsid w:val="003C156F"/>
    <w:rsid w:val="003C344E"/>
    <w:rsid w:val="003D08F0"/>
    <w:rsid w:val="003E1894"/>
    <w:rsid w:val="003F1AE9"/>
    <w:rsid w:val="003F3294"/>
    <w:rsid w:val="003F3E6C"/>
    <w:rsid w:val="003F67EB"/>
    <w:rsid w:val="003F6A9F"/>
    <w:rsid w:val="004011F2"/>
    <w:rsid w:val="00401E46"/>
    <w:rsid w:val="0040562B"/>
    <w:rsid w:val="004058FB"/>
    <w:rsid w:val="0040715E"/>
    <w:rsid w:val="00410BE0"/>
    <w:rsid w:val="004126F8"/>
    <w:rsid w:val="00415DC8"/>
    <w:rsid w:val="0042084F"/>
    <w:rsid w:val="00425223"/>
    <w:rsid w:val="00425260"/>
    <w:rsid w:val="0042760B"/>
    <w:rsid w:val="00430435"/>
    <w:rsid w:val="00435A18"/>
    <w:rsid w:val="00446167"/>
    <w:rsid w:val="00453B8D"/>
    <w:rsid w:val="00456F9D"/>
    <w:rsid w:val="0046509D"/>
    <w:rsid w:val="00472ED7"/>
    <w:rsid w:val="0047536F"/>
    <w:rsid w:val="004851C6"/>
    <w:rsid w:val="00486F7B"/>
    <w:rsid w:val="00490730"/>
    <w:rsid w:val="0049360B"/>
    <w:rsid w:val="004976DF"/>
    <w:rsid w:val="004A02BA"/>
    <w:rsid w:val="004A0526"/>
    <w:rsid w:val="004A2FB4"/>
    <w:rsid w:val="004A3147"/>
    <w:rsid w:val="004B579B"/>
    <w:rsid w:val="004B5AC1"/>
    <w:rsid w:val="004B715D"/>
    <w:rsid w:val="004B72AF"/>
    <w:rsid w:val="004C03F7"/>
    <w:rsid w:val="004C27F1"/>
    <w:rsid w:val="004C4D2B"/>
    <w:rsid w:val="004C5B6C"/>
    <w:rsid w:val="004C60C2"/>
    <w:rsid w:val="004D54C7"/>
    <w:rsid w:val="004D7A00"/>
    <w:rsid w:val="004E047B"/>
    <w:rsid w:val="004E1F92"/>
    <w:rsid w:val="004E4CCF"/>
    <w:rsid w:val="004E64BD"/>
    <w:rsid w:val="004F08BD"/>
    <w:rsid w:val="004F0A7E"/>
    <w:rsid w:val="004F1166"/>
    <w:rsid w:val="004F65CF"/>
    <w:rsid w:val="004F7B1D"/>
    <w:rsid w:val="00500930"/>
    <w:rsid w:val="0050263E"/>
    <w:rsid w:val="00506CC9"/>
    <w:rsid w:val="00507A71"/>
    <w:rsid w:val="00514A37"/>
    <w:rsid w:val="00515D34"/>
    <w:rsid w:val="00524BDA"/>
    <w:rsid w:val="0052742C"/>
    <w:rsid w:val="00530485"/>
    <w:rsid w:val="00531011"/>
    <w:rsid w:val="00532398"/>
    <w:rsid w:val="00533989"/>
    <w:rsid w:val="005342BC"/>
    <w:rsid w:val="00535F28"/>
    <w:rsid w:val="005415CE"/>
    <w:rsid w:val="00544E17"/>
    <w:rsid w:val="00547745"/>
    <w:rsid w:val="00547C31"/>
    <w:rsid w:val="00552668"/>
    <w:rsid w:val="0055379D"/>
    <w:rsid w:val="00560E93"/>
    <w:rsid w:val="00565497"/>
    <w:rsid w:val="00565512"/>
    <w:rsid w:val="00570CB5"/>
    <w:rsid w:val="00571C0C"/>
    <w:rsid w:val="0057672D"/>
    <w:rsid w:val="00580B4E"/>
    <w:rsid w:val="0058303E"/>
    <w:rsid w:val="00586566"/>
    <w:rsid w:val="00590532"/>
    <w:rsid w:val="0059565A"/>
    <w:rsid w:val="00595886"/>
    <w:rsid w:val="00596FF9"/>
    <w:rsid w:val="005A2C9B"/>
    <w:rsid w:val="005A5469"/>
    <w:rsid w:val="005A6066"/>
    <w:rsid w:val="005B0174"/>
    <w:rsid w:val="005B5DCE"/>
    <w:rsid w:val="005C1C7A"/>
    <w:rsid w:val="005C2464"/>
    <w:rsid w:val="005C4BF5"/>
    <w:rsid w:val="005C5409"/>
    <w:rsid w:val="005C674D"/>
    <w:rsid w:val="005C6C41"/>
    <w:rsid w:val="005C78C0"/>
    <w:rsid w:val="005D4402"/>
    <w:rsid w:val="005E1325"/>
    <w:rsid w:val="005E1B2A"/>
    <w:rsid w:val="005E7C41"/>
    <w:rsid w:val="005F1F5C"/>
    <w:rsid w:val="005F1FE3"/>
    <w:rsid w:val="005F4235"/>
    <w:rsid w:val="00601D2C"/>
    <w:rsid w:val="00602F82"/>
    <w:rsid w:val="00605636"/>
    <w:rsid w:val="00605A40"/>
    <w:rsid w:val="006072DC"/>
    <w:rsid w:val="0061292F"/>
    <w:rsid w:val="006162D5"/>
    <w:rsid w:val="00617DEE"/>
    <w:rsid w:val="00623342"/>
    <w:rsid w:val="00623FC4"/>
    <w:rsid w:val="00633B08"/>
    <w:rsid w:val="00633E85"/>
    <w:rsid w:val="00634FAE"/>
    <w:rsid w:val="00640287"/>
    <w:rsid w:val="006447EB"/>
    <w:rsid w:val="00644D72"/>
    <w:rsid w:val="00645E3F"/>
    <w:rsid w:val="00653591"/>
    <w:rsid w:val="006554C2"/>
    <w:rsid w:val="00655C4B"/>
    <w:rsid w:val="006578A6"/>
    <w:rsid w:val="0066072B"/>
    <w:rsid w:val="00660D15"/>
    <w:rsid w:val="00662126"/>
    <w:rsid w:val="0066262D"/>
    <w:rsid w:val="00665720"/>
    <w:rsid w:val="00670EE4"/>
    <w:rsid w:val="0067187C"/>
    <w:rsid w:val="0067566B"/>
    <w:rsid w:val="00687AB2"/>
    <w:rsid w:val="006948D6"/>
    <w:rsid w:val="00696A3A"/>
    <w:rsid w:val="006A1580"/>
    <w:rsid w:val="006C3700"/>
    <w:rsid w:val="006C4BB0"/>
    <w:rsid w:val="006C7421"/>
    <w:rsid w:val="006C7BC8"/>
    <w:rsid w:val="006D2050"/>
    <w:rsid w:val="006D3946"/>
    <w:rsid w:val="006D426F"/>
    <w:rsid w:val="006D65DF"/>
    <w:rsid w:val="006D72FD"/>
    <w:rsid w:val="006E0023"/>
    <w:rsid w:val="006E3F7A"/>
    <w:rsid w:val="006E741A"/>
    <w:rsid w:val="006F0E44"/>
    <w:rsid w:val="006F173B"/>
    <w:rsid w:val="006F3F6A"/>
    <w:rsid w:val="006F433B"/>
    <w:rsid w:val="006F43AD"/>
    <w:rsid w:val="0070556E"/>
    <w:rsid w:val="00707A44"/>
    <w:rsid w:val="0071022F"/>
    <w:rsid w:val="00711DF2"/>
    <w:rsid w:val="00721DE7"/>
    <w:rsid w:val="007230CC"/>
    <w:rsid w:val="00732DEE"/>
    <w:rsid w:val="00732EAC"/>
    <w:rsid w:val="007344DA"/>
    <w:rsid w:val="00740E79"/>
    <w:rsid w:val="00743651"/>
    <w:rsid w:val="007470A4"/>
    <w:rsid w:val="00747495"/>
    <w:rsid w:val="00750218"/>
    <w:rsid w:val="007514FA"/>
    <w:rsid w:val="007536D5"/>
    <w:rsid w:val="007557CA"/>
    <w:rsid w:val="00760379"/>
    <w:rsid w:val="00760F85"/>
    <w:rsid w:val="00766388"/>
    <w:rsid w:val="00766A87"/>
    <w:rsid w:val="00767492"/>
    <w:rsid w:val="00771EE3"/>
    <w:rsid w:val="007734E1"/>
    <w:rsid w:val="00783247"/>
    <w:rsid w:val="00784256"/>
    <w:rsid w:val="00792726"/>
    <w:rsid w:val="00793437"/>
    <w:rsid w:val="00793650"/>
    <w:rsid w:val="007A05A8"/>
    <w:rsid w:val="007A0864"/>
    <w:rsid w:val="007A5864"/>
    <w:rsid w:val="007A624A"/>
    <w:rsid w:val="007B1C98"/>
    <w:rsid w:val="007B4276"/>
    <w:rsid w:val="007B4F52"/>
    <w:rsid w:val="007B6A5D"/>
    <w:rsid w:val="007B6D9A"/>
    <w:rsid w:val="007B7B8B"/>
    <w:rsid w:val="007C0951"/>
    <w:rsid w:val="007C1129"/>
    <w:rsid w:val="007C1818"/>
    <w:rsid w:val="007C76D5"/>
    <w:rsid w:val="007D1BAD"/>
    <w:rsid w:val="007D6705"/>
    <w:rsid w:val="007E0BAB"/>
    <w:rsid w:val="007E1262"/>
    <w:rsid w:val="007E4865"/>
    <w:rsid w:val="00804AAE"/>
    <w:rsid w:val="00812B35"/>
    <w:rsid w:val="008147CA"/>
    <w:rsid w:val="00817061"/>
    <w:rsid w:val="00817D97"/>
    <w:rsid w:val="0082028D"/>
    <w:rsid w:val="0082376F"/>
    <w:rsid w:val="0082414F"/>
    <w:rsid w:val="0082439E"/>
    <w:rsid w:val="0082732A"/>
    <w:rsid w:val="008349B4"/>
    <w:rsid w:val="00835511"/>
    <w:rsid w:val="0083620B"/>
    <w:rsid w:val="00842098"/>
    <w:rsid w:val="00843C49"/>
    <w:rsid w:val="0084467E"/>
    <w:rsid w:val="00845340"/>
    <w:rsid w:val="008460E3"/>
    <w:rsid w:val="0084671D"/>
    <w:rsid w:val="00851BFE"/>
    <w:rsid w:val="00853E17"/>
    <w:rsid w:val="00854223"/>
    <w:rsid w:val="008565EF"/>
    <w:rsid w:val="00857B00"/>
    <w:rsid w:val="00864034"/>
    <w:rsid w:val="00866262"/>
    <w:rsid w:val="00870D80"/>
    <w:rsid w:val="008803DE"/>
    <w:rsid w:val="0088195A"/>
    <w:rsid w:val="00882857"/>
    <w:rsid w:val="008844CE"/>
    <w:rsid w:val="0089289E"/>
    <w:rsid w:val="00895D7E"/>
    <w:rsid w:val="0089745A"/>
    <w:rsid w:val="008A06FD"/>
    <w:rsid w:val="008A12F9"/>
    <w:rsid w:val="008A197A"/>
    <w:rsid w:val="008A1D8B"/>
    <w:rsid w:val="008A48E1"/>
    <w:rsid w:val="008A4DF3"/>
    <w:rsid w:val="008B014C"/>
    <w:rsid w:val="008B0966"/>
    <w:rsid w:val="008B1CE2"/>
    <w:rsid w:val="008C4238"/>
    <w:rsid w:val="008D054C"/>
    <w:rsid w:val="008D073F"/>
    <w:rsid w:val="008D30BA"/>
    <w:rsid w:val="008D4620"/>
    <w:rsid w:val="008D4CA2"/>
    <w:rsid w:val="008E4602"/>
    <w:rsid w:val="008E48B9"/>
    <w:rsid w:val="008E647B"/>
    <w:rsid w:val="008F145F"/>
    <w:rsid w:val="008F1F52"/>
    <w:rsid w:val="008F32F1"/>
    <w:rsid w:val="008F704F"/>
    <w:rsid w:val="00903682"/>
    <w:rsid w:val="00903F6D"/>
    <w:rsid w:val="009070FD"/>
    <w:rsid w:val="00912109"/>
    <w:rsid w:val="00912E20"/>
    <w:rsid w:val="009135EA"/>
    <w:rsid w:val="00914A18"/>
    <w:rsid w:val="00920D95"/>
    <w:rsid w:val="00921BF2"/>
    <w:rsid w:val="009227A5"/>
    <w:rsid w:val="00927B25"/>
    <w:rsid w:val="0093109D"/>
    <w:rsid w:val="00937A93"/>
    <w:rsid w:val="00944025"/>
    <w:rsid w:val="00945A7C"/>
    <w:rsid w:val="00953081"/>
    <w:rsid w:val="00956D9F"/>
    <w:rsid w:val="00956F33"/>
    <w:rsid w:val="00956FBF"/>
    <w:rsid w:val="00961397"/>
    <w:rsid w:val="00967641"/>
    <w:rsid w:val="00976AD5"/>
    <w:rsid w:val="00977A7D"/>
    <w:rsid w:val="00987B33"/>
    <w:rsid w:val="00997BDD"/>
    <w:rsid w:val="009A0982"/>
    <w:rsid w:val="009A47C4"/>
    <w:rsid w:val="009A6AD8"/>
    <w:rsid w:val="009C133F"/>
    <w:rsid w:val="009C1386"/>
    <w:rsid w:val="009C4792"/>
    <w:rsid w:val="009C6B4A"/>
    <w:rsid w:val="009D3F56"/>
    <w:rsid w:val="009E1AB2"/>
    <w:rsid w:val="009E21A9"/>
    <w:rsid w:val="009E34CC"/>
    <w:rsid w:val="009E3753"/>
    <w:rsid w:val="009E3D5D"/>
    <w:rsid w:val="009E6BC7"/>
    <w:rsid w:val="009F22F7"/>
    <w:rsid w:val="009F24F7"/>
    <w:rsid w:val="009F2982"/>
    <w:rsid w:val="009F3725"/>
    <w:rsid w:val="00A02F02"/>
    <w:rsid w:val="00A04CCD"/>
    <w:rsid w:val="00A05570"/>
    <w:rsid w:val="00A06037"/>
    <w:rsid w:val="00A10DF5"/>
    <w:rsid w:val="00A116ED"/>
    <w:rsid w:val="00A117BE"/>
    <w:rsid w:val="00A14172"/>
    <w:rsid w:val="00A21499"/>
    <w:rsid w:val="00A23F54"/>
    <w:rsid w:val="00A26B8F"/>
    <w:rsid w:val="00A26B9A"/>
    <w:rsid w:val="00A303DF"/>
    <w:rsid w:val="00A32E16"/>
    <w:rsid w:val="00A33C7A"/>
    <w:rsid w:val="00A34A62"/>
    <w:rsid w:val="00A3542C"/>
    <w:rsid w:val="00A35892"/>
    <w:rsid w:val="00A35FBE"/>
    <w:rsid w:val="00A479D3"/>
    <w:rsid w:val="00A50AA3"/>
    <w:rsid w:val="00A50D0A"/>
    <w:rsid w:val="00A553E7"/>
    <w:rsid w:val="00A63DE0"/>
    <w:rsid w:val="00A65114"/>
    <w:rsid w:val="00A66448"/>
    <w:rsid w:val="00A676FB"/>
    <w:rsid w:val="00A717BD"/>
    <w:rsid w:val="00A76A5F"/>
    <w:rsid w:val="00A80401"/>
    <w:rsid w:val="00A80A1C"/>
    <w:rsid w:val="00A83368"/>
    <w:rsid w:val="00A84CA2"/>
    <w:rsid w:val="00A87D5D"/>
    <w:rsid w:val="00A91F04"/>
    <w:rsid w:val="00A94096"/>
    <w:rsid w:val="00A940DA"/>
    <w:rsid w:val="00A9643B"/>
    <w:rsid w:val="00AA0C61"/>
    <w:rsid w:val="00AA2381"/>
    <w:rsid w:val="00AB050B"/>
    <w:rsid w:val="00AB0758"/>
    <w:rsid w:val="00AB0F4A"/>
    <w:rsid w:val="00AB17EE"/>
    <w:rsid w:val="00AB4160"/>
    <w:rsid w:val="00AB71D9"/>
    <w:rsid w:val="00AC0A48"/>
    <w:rsid w:val="00AC0EA4"/>
    <w:rsid w:val="00AC7D50"/>
    <w:rsid w:val="00AD4A7B"/>
    <w:rsid w:val="00AE0854"/>
    <w:rsid w:val="00AE1432"/>
    <w:rsid w:val="00AE1C05"/>
    <w:rsid w:val="00AE2B3C"/>
    <w:rsid w:val="00AE2C58"/>
    <w:rsid w:val="00AE3688"/>
    <w:rsid w:val="00AE4737"/>
    <w:rsid w:val="00AE79D7"/>
    <w:rsid w:val="00AF573F"/>
    <w:rsid w:val="00AF73CD"/>
    <w:rsid w:val="00AF77B2"/>
    <w:rsid w:val="00AF796A"/>
    <w:rsid w:val="00B040B9"/>
    <w:rsid w:val="00B05382"/>
    <w:rsid w:val="00B1558C"/>
    <w:rsid w:val="00B16612"/>
    <w:rsid w:val="00B17BB9"/>
    <w:rsid w:val="00B17FCD"/>
    <w:rsid w:val="00B20EEC"/>
    <w:rsid w:val="00B25CD5"/>
    <w:rsid w:val="00B359A2"/>
    <w:rsid w:val="00B3710C"/>
    <w:rsid w:val="00B37DD2"/>
    <w:rsid w:val="00B41FBA"/>
    <w:rsid w:val="00B43AF7"/>
    <w:rsid w:val="00B4521D"/>
    <w:rsid w:val="00B453D9"/>
    <w:rsid w:val="00B468E5"/>
    <w:rsid w:val="00B47F1D"/>
    <w:rsid w:val="00B50391"/>
    <w:rsid w:val="00B541B1"/>
    <w:rsid w:val="00B5765D"/>
    <w:rsid w:val="00B6083B"/>
    <w:rsid w:val="00B6646B"/>
    <w:rsid w:val="00B6647D"/>
    <w:rsid w:val="00B67AE1"/>
    <w:rsid w:val="00B70528"/>
    <w:rsid w:val="00B7240E"/>
    <w:rsid w:val="00B72E43"/>
    <w:rsid w:val="00B7304B"/>
    <w:rsid w:val="00B75176"/>
    <w:rsid w:val="00B75F41"/>
    <w:rsid w:val="00B807FB"/>
    <w:rsid w:val="00B8233A"/>
    <w:rsid w:val="00B827B4"/>
    <w:rsid w:val="00B86E10"/>
    <w:rsid w:val="00B87FB8"/>
    <w:rsid w:val="00B90F42"/>
    <w:rsid w:val="00B91E11"/>
    <w:rsid w:val="00B943E3"/>
    <w:rsid w:val="00BA0C49"/>
    <w:rsid w:val="00BA65B6"/>
    <w:rsid w:val="00BB1F88"/>
    <w:rsid w:val="00BB3FCD"/>
    <w:rsid w:val="00BB4AD3"/>
    <w:rsid w:val="00BB68BA"/>
    <w:rsid w:val="00BC1D9D"/>
    <w:rsid w:val="00BC4DBE"/>
    <w:rsid w:val="00BD0A81"/>
    <w:rsid w:val="00BE0030"/>
    <w:rsid w:val="00BE21C4"/>
    <w:rsid w:val="00BE46AD"/>
    <w:rsid w:val="00BE6E41"/>
    <w:rsid w:val="00BF357B"/>
    <w:rsid w:val="00C028DA"/>
    <w:rsid w:val="00C1092B"/>
    <w:rsid w:val="00C11E77"/>
    <w:rsid w:val="00C1362A"/>
    <w:rsid w:val="00C15DED"/>
    <w:rsid w:val="00C17DC4"/>
    <w:rsid w:val="00C204D3"/>
    <w:rsid w:val="00C2374D"/>
    <w:rsid w:val="00C26D07"/>
    <w:rsid w:val="00C2743C"/>
    <w:rsid w:val="00C3578C"/>
    <w:rsid w:val="00C377AD"/>
    <w:rsid w:val="00C41555"/>
    <w:rsid w:val="00C4165D"/>
    <w:rsid w:val="00C445B0"/>
    <w:rsid w:val="00C45F6F"/>
    <w:rsid w:val="00C50A3A"/>
    <w:rsid w:val="00C5150B"/>
    <w:rsid w:val="00C53112"/>
    <w:rsid w:val="00C53D2E"/>
    <w:rsid w:val="00C60A0F"/>
    <w:rsid w:val="00C65894"/>
    <w:rsid w:val="00C67777"/>
    <w:rsid w:val="00C71250"/>
    <w:rsid w:val="00C72192"/>
    <w:rsid w:val="00C72B5F"/>
    <w:rsid w:val="00C72CA6"/>
    <w:rsid w:val="00C74E0C"/>
    <w:rsid w:val="00C8184A"/>
    <w:rsid w:val="00C87639"/>
    <w:rsid w:val="00C91B4D"/>
    <w:rsid w:val="00C93E9B"/>
    <w:rsid w:val="00C943BD"/>
    <w:rsid w:val="00CA158E"/>
    <w:rsid w:val="00CA5D64"/>
    <w:rsid w:val="00CB1792"/>
    <w:rsid w:val="00CC04A2"/>
    <w:rsid w:val="00CC0839"/>
    <w:rsid w:val="00CC220A"/>
    <w:rsid w:val="00CD6768"/>
    <w:rsid w:val="00CD6802"/>
    <w:rsid w:val="00CE009C"/>
    <w:rsid w:val="00CF21C7"/>
    <w:rsid w:val="00CF4C8A"/>
    <w:rsid w:val="00D01A29"/>
    <w:rsid w:val="00D10AAF"/>
    <w:rsid w:val="00D13A2F"/>
    <w:rsid w:val="00D2120C"/>
    <w:rsid w:val="00D21D06"/>
    <w:rsid w:val="00D3291A"/>
    <w:rsid w:val="00D34C38"/>
    <w:rsid w:val="00D40F87"/>
    <w:rsid w:val="00D4743E"/>
    <w:rsid w:val="00D50867"/>
    <w:rsid w:val="00D51B08"/>
    <w:rsid w:val="00D52F0B"/>
    <w:rsid w:val="00D63182"/>
    <w:rsid w:val="00D70CE8"/>
    <w:rsid w:val="00D72675"/>
    <w:rsid w:val="00D73325"/>
    <w:rsid w:val="00D763D8"/>
    <w:rsid w:val="00D93833"/>
    <w:rsid w:val="00DA6225"/>
    <w:rsid w:val="00DB12FC"/>
    <w:rsid w:val="00DB159A"/>
    <w:rsid w:val="00DB6876"/>
    <w:rsid w:val="00DC316E"/>
    <w:rsid w:val="00DC3DAA"/>
    <w:rsid w:val="00DC6075"/>
    <w:rsid w:val="00DC6278"/>
    <w:rsid w:val="00DC7D72"/>
    <w:rsid w:val="00DD55E6"/>
    <w:rsid w:val="00DD59EF"/>
    <w:rsid w:val="00DE18D4"/>
    <w:rsid w:val="00DF0899"/>
    <w:rsid w:val="00DF15AD"/>
    <w:rsid w:val="00DF63DF"/>
    <w:rsid w:val="00DF712C"/>
    <w:rsid w:val="00DF79A8"/>
    <w:rsid w:val="00DF7A75"/>
    <w:rsid w:val="00E00A4A"/>
    <w:rsid w:val="00E02D66"/>
    <w:rsid w:val="00E04B8E"/>
    <w:rsid w:val="00E066C9"/>
    <w:rsid w:val="00E11775"/>
    <w:rsid w:val="00E13983"/>
    <w:rsid w:val="00E1507E"/>
    <w:rsid w:val="00E20F82"/>
    <w:rsid w:val="00E21250"/>
    <w:rsid w:val="00E22A8C"/>
    <w:rsid w:val="00E24E59"/>
    <w:rsid w:val="00E26351"/>
    <w:rsid w:val="00E31A71"/>
    <w:rsid w:val="00E33AB4"/>
    <w:rsid w:val="00E35138"/>
    <w:rsid w:val="00E37097"/>
    <w:rsid w:val="00E44327"/>
    <w:rsid w:val="00E44554"/>
    <w:rsid w:val="00E449EC"/>
    <w:rsid w:val="00E4585D"/>
    <w:rsid w:val="00E475D9"/>
    <w:rsid w:val="00E512D6"/>
    <w:rsid w:val="00E54092"/>
    <w:rsid w:val="00E57544"/>
    <w:rsid w:val="00E6211F"/>
    <w:rsid w:val="00E63D18"/>
    <w:rsid w:val="00E67ADA"/>
    <w:rsid w:val="00E72C8D"/>
    <w:rsid w:val="00E752A0"/>
    <w:rsid w:val="00E761BF"/>
    <w:rsid w:val="00E80DC0"/>
    <w:rsid w:val="00E83107"/>
    <w:rsid w:val="00E8657D"/>
    <w:rsid w:val="00E9363B"/>
    <w:rsid w:val="00E93CB7"/>
    <w:rsid w:val="00E97568"/>
    <w:rsid w:val="00EA14A0"/>
    <w:rsid w:val="00EA3625"/>
    <w:rsid w:val="00EA4854"/>
    <w:rsid w:val="00EA4BF5"/>
    <w:rsid w:val="00EB4816"/>
    <w:rsid w:val="00EB6955"/>
    <w:rsid w:val="00EB6B2E"/>
    <w:rsid w:val="00EB7558"/>
    <w:rsid w:val="00ED12DE"/>
    <w:rsid w:val="00ED15D3"/>
    <w:rsid w:val="00ED214D"/>
    <w:rsid w:val="00ED5858"/>
    <w:rsid w:val="00ED5C85"/>
    <w:rsid w:val="00EE1105"/>
    <w:rsid w:val="00EE1B46"/>
    <w:rsid w:val="00EE272D"/>
    <w:rsid w:val="00EE2C12"/>
    <w:rsid w:val="00EE3041"/>
    <w:rsid w:val="00EE3E4D"/>
    <w:rsid w:val="00EF1C5A"/>
    <w:rsid w:val="00EF1F37"/>
    <w:rsid w:val="00EF2F12"/>
    <w:rsid w:val="00EF3510"/>
    <w:rsid w:val="00F06CC7"/>
    <w:rsid w:val="00F079CD"/>
    <w:rsid w:val="00F1709E"/>
    <w:rsid w:val="00F171C8"/>
    <w:rsid w:val="00F17C89"/>
    <w:rsid w:val="00F227A0"/>
    <w:rsid w:val="00F23519"/>
    <w:rsid w:val="00F26BC6"/>
    <w:rsid w:val="00F27F7C"/>
    <w:rsid w:val="00F3079F"/>
    <w:rsid w:val="00F3211A"/>
    <w:rsid w:val="00F36831"/>
    <w:rsid w:val="00F419CB"/>
    <w:rsid w:val="00F44AF1"/>
    <w:rsid w:val="00F5118F"/>
    <w:rsid w:val="00F51CBF"/>
    <w:rsid w:val="00F53087"/>
    <w:rsid w:val="00F53612"/>
    <w:rsid w:val="00F541C3"/>
    <w:rsid w:val="00F54B4C"/>
    <w:rsid w:val="00F54D5C"/>
    <w:rsid w:val="00F6195A"/>
    <w:rsid w:val="00F67225"/>
    <w:rsid w:val="00F732C2"/>
    <w:rsid w:val="00F76F04"/>
    <w:rsid w:val="00F8485F"/>
    <w:rsid w:val="00F85C55"/>
    <w:rsid w:val="00F87F81"/>
    <w:rsid w:val="00F908F5"/>
    <w:rsid w:val="00F96279"/>
    <w:rsid w:val="00F97B28"/>
    <w:rsid w:val="00FA6EFD"/>
    <w:rsid w:val="00FB0B15"/>
    <w:rsid w:val="00FB17CF"/>
    <w:rsid w:val="00FB53A5"/>
    <w:rsid w:val="00FB6E3B"/>
    <w:rsid w:val="00FD26AA"/>
    <w:rsid w:val="00FD3FD2"/>
    <w:rsid w:val="00FD5341"/>
    <w:rsid w:val="00FE06A7"/>
    <w:rsid w:val="00FE588E"/>
    <w:rsid w:val="00FF0CE4"/>
    <w:rsid w:val="00FF220D"/>
    <w:rsid w:val="00FF526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21DA6"/>
  <w15:docId w15:val="{56EE9896-773F-427B-A36F-8D5BA9A8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344E"/>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outlineLvl w:val="0"/>
    </w:pPr>
    <w:rPr>
      <w:b/>
      <w:sz w:val="20"/>
    </w:rPr>
  </w:style>
  <w:style w:type="paragraph" w:customStyle="1" w:styleId="ZRITussenkop">
    <w:name w:val="_ZRI Tussenkop"/>
    <w:basedOn w:val="Standaard"/>
    <w:next w:val="Standaard"/>
    <w:uiPriority w:val="99"/>
    <w:qFormat/>
    <w:rsid w:val="00BE6E41"/>
    <w:pPr>
      <w:outlineLvl w:val="1"/>
    </w:pPr>
    <w:rPr>
      <w:b/>
    </w:rPr>
  </w:style>
  <w:style w:type="paragraph" w:customStyle="1" w:styleId="ZRISubkop">
    <w:name w:val="_ZRI Subkop"/>
    <w:basedOn w:val="Standaard"/>
    <w:next w:val="Standaard"/>
    <w:uiPriority w:val="99"/>
    <w:qFormat/>
    <w:rsid w:val="00721DE7"/>
    <w:pPr>
      <w:outlineLvl w:val="2"/>
    </w:pPr>
    <w:rPr>
      <w:b/>
    </w:rPr>
  </w:style>
  <w:style w:type="paragraph" w:styleId="Inhopg1">
    <w:name w:val="toc 1"/>
    <w:basedOn w:val="Standaard"/>
    <w:next w:val="Standaard"/>
    <w:autoRedefine/>
    <w:uiPriority w:val="39"/>
    <w:rsid w:val="00687AB2"/>
    <w:pPr>
      <w:tabs>
        <w:tab w:val="left" w:pos="567"/>
        <w:tab w:val="left" w:pos="5727"/>
      </w:tabs>
      <w:spacing w:before="284"/>
    </w:pPr>
  </w:style>
  <w:style w:type="paragraph" w:styleId="Inhopg2">
    <w:name w:val="toc 2"/>
    <w:basedOn w:val="Standaard"/>
    <w:next w:val="Standaard"/>
    <w:autoRedefine/>
    <w:uiPriority w:val="39"/>
    <w:rsid w:val="00047D7D"/>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596FF9"/>
    <w:rPr>
      <w:rFonts w:ascii="Arial" w:hAnsi="Arial"/>
      <w:sz w:val="18"/>
      <w:szCs w:val="24"/>
    </w:rPr>
  </w:style>
  <w:style w:type="paragraph" w:styleId="Lijstalinea">
    <w:name w:val="List Paragraph"/>
    <w:aliases w:val="Configuration Code,List Paragraph1,Kop 2 Blauw RIJK"/>
    <w:basedOn w:val="Standaard"/>
    <w:link w:val="LijstalineaChar"/>
    <w:uiPriority w:val="34"/>
    <w:qFormat/>
    <w:rsid w:val="00596FF9"/>
    <w:pPr>
      <w:ind w:left="720"/>
      <w:contextualSpacing/>
    </w:pPr>
  </w:style>
  <w:style w:type="paragraph" w:customStyle="1" w:styleId="Default">
    <w:name w:val="Default"/>
    <w:rsid w:val="00596FF9"/>
    <w:pPr>
      <w:autoSpaceDE w:val="0"/>
      <w:autoSpaceDN w:val="0"/>
      <w:adjustRightInd w:val="0"/>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596FF9"/>
    <w:rPr>
      <w:color w:val="800080" w:themeColor="followedHyperlink"/>
      <w:u w:val="single"/>
    </w:rPr>
  </w:style>
  <w:style w:type="table" w:styleId="Rastertabel1licht-Accent1">
    <w:name w:val="Grid Table 1 Light Accent 1"/>
    <w:basedOn w:val="Standaardtabel"/>
    <w:uiPriority w:val="46"/>
    <w:rsid w:val="00F171C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F9627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e">
    <w:name w:val="Revision"/>
    <w:hidden/>
    <w:uiPriority w:val="99"/>
    <w:semiHidden/>
    <w:rsid w:val="00AB71D9"/>
    <w:rPr>
      <w:rFonts w:ascii="Arial" w:hAnsi="Arial"/>
      <w:sz w:val="18"/>
      <w:szCs w:val="24"/>
    </w:rPr>
  </w:style>
  <w:style w:type="character" w:customStyle="1" w:styleId="LijstalineaChar">
    <w:name w:val="Lijstalinea Char"/>
    <w:aliases w:val="Configuration Code Char,List Paragraph1 Char,Kop 2 Blauw RIJK Char"/>
    <w:link w:val="Lijstalinea"/>
    <w:uiPriority w:val="34"/>
    <w:locked/>
    <w:rsid w:val="001B28C8"/>
    <w:rPr>
      <w:rFonts w:ascii="Arial" w:hAnsi="Arial"/>
      <w:sz w:val="18"/>
      <w:szCs w:val="24"/>
    </w:rPr>
  </w:style>
  <w:style w:type="paragraph" w:customStyle="1" w:styleId="RIJK4-Tekst">
    <w:name w:val="RIJK 4 - Tekst"/>
    <w:basedOn w:val="Standaard"/>
    <w:link w:val="RIJK4-TekstChar"/>
    <w:qFormat/>
    <w:rsid w:val="001B28C8"/>
    <w:pPr>
      <w:numPr>
        <w:ilvl w:val="1"/>
      </w:numPr>
      <w:spacing w:line="276" w:lineRule="auto"/>
    </w:pPr>
    <w:rPr>
      <w:rFonts w:ascii="Verdana" w:eastAsiaTheme="minorEastAsia" w:hAnsi="Verdana" w:cstheme="minorBidi"/>
      <w:color w:val="000000" w:themeColor="text1"/>
      <w:sz w:val="20"/>
      <w:szCs w:val="22"/>
      <w:lang w:eastAsia="en-US"/>
    </w:rPr>
  </w:style>
  <w:style w:type="character" w:customStyle="1" w:styleId="RIJK4-TekstChar">
    <w:name w:val="RIJK 4 - Tekst Char"/>
    <w:basedOn w:val="Standaardalinea-lettertype"/>
    <w:link w:val="RIJK4-Tekst"/>
    <w:rsid w:val="001B28C8"/>
    <w:rPr>
      <w:rFonts w:ascii="Verdana" w:eastAsiaTheme="minorEastAsia" w:hAnsi="Verdana" w:cstheme="minorBidi"/>
      <w:color w:val="000000" w:themeColor="text1"/>
      <w:szCs w:val="22"/>
      <w:lang w:eastAsia="en-US"/>
    </w:rPr>
  </w:style>
  <w:style w:type="character" w:styleId="Onopgelostemelding">
    <w:name w:val="Unresolved Mention"/>
    <w:basedOn w:val="Standaardalinea-lettertype"/>
    <w:uiPriority w:val="99"/>
    <w:semiHidden/>
    <w:unhideWhenUsed/>
    <w:rsid w:val="00C60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877694">
      <w:bodyDiv w:val="1"/>
      <w:marLeft w:val="0"/>
      <w:marRight w:val="0"/>
      <w:marTop w:val="0"/>
      <w:marBottom w:val="0"/>
      <w:divBdr>
        <w:top w:val="none" w:sz="0" w:space="0" w:color="auto"/>
        <w:left w:val="none" w:sz="0" w:space="0" w:color="auto"/>
        <w:bottom w:val="none" w:sz="0" w:space="0" w:color="auto"/>
        <w:right w:val="none" w:sz="0" w:space="0" w:color="auto"/>
      </w:divBdr>
    </w:div>
    <w:div w:id="189261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154170E5633240B8798DD00425EE59" ma:contentTypeVersion="4" ma:contentTypeDescription="Een nieuw document maken." ma:contentTypeScope="" ma:versionID="b31397b161d81099caeb0ff9a7b801e8">
  <xsd:schema xmlns:xsd="http://www.w3.org/2001/XMLSchema" xmlns:xs="http://www.w3.org/2001/XMLSchema" xmlns:p="http://schemas.microsoft.com/office/2006/metadata/properties" xmlns:ns2="0cefaa1a-6dd5-49bc-aba3-e980da6d4704" targetNamespace="http://schemas.microsoft.com/office/2006/metadata/properties" ma:root="true" ma:fieldsID="385be3be7bafeb05306ccc1414d08775" ns2:_="">
    <xsd:import namespace="0cefaa1a-6dd5-49bc-aba3-e980da6d47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faa1a-6dd5-49bc-aba3-e980da6d4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4B46-6ACF-477C-9E13-D159F2EFB948}">
  <ds:schemaRefs>
    <ds:schemaRef ds:uri="http://schemas.microsoft.com/sharepoint/v3/contenttype/forms"/>
  </ds:schemaRefs>
</ds:datastoreItem>
</file>

<file path=customXml/itemProps2.xml><?xml version="1.0" encoding="utf-8"?>
<ds:datastoreItem xmlns:ds="http://schemas.openxmlformats.org/officeDocument/2006/customXml" ds:itemID="{1684B9E8-AC76-466F-8E76-578FE250BF6C}"/>
</file>

<file path=customXml/itemProps3.xml><?xml version="1.0" encoding="utf-8"?>
<ds:datastoreItem xmlns:ds="http://schemas.openxmlformats.org/officeDocument/2006/customXml" ds:itemID="{F3247C09-B1E8-42BD-B749-605774A87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01EDC6-C3BA-480C-A471-E9169B8A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ZRI Huisstijlrapport2016</Template>
  <TotalTime>10</TotalTime>
  <Pages>2</Pages>
  <Words>527</Words>
  <Characters>2999</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TCL2201R003</vt:lpstr>
    </vt:vector>
  </TitlesOfParts>
  <Manager/>
  <Company>van Zanten Raadgevende ingenieurs bv</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TCL2201R003</dc:title>
  <dc:subject>TCL2201</dc:subject>
  <dc:creator>CM Noteboom</dc:creator>
  <cp:keywords/>
  <dc:description>R003</dc:description>
  <cp:lastModifiedBy>Chantal Noteboom</cp:lastModifiedBy>
  <cp:revision>9</cp:revision>
  <cp:lastPrinted>2025-02-12T14:25:00Z</cp:lastPrinted>
  <dcterms:created xsi:type="dcterms:W3CDTF">2025-02-12T14:11:00Z</dcterms:created>
  <dcterms:modified xsi:type="dcterms:W3CDTF">2025-02-13T21:12:00Z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ContentTypeId">
    <vt:lpwstr>0x01010008154170E5633240B8798DD00425EE59</vt:lpwstr>
  </property>
  <property fmtid="{D5CDD505-2E9C-101B-9397-08002B2CF9AE}" pid="4" name="Order">
    <vt:r8>38400</vt:r8>
  </property>
  <property fmtid="{D5CDD505-2E9C-101B-9397-08002B2CF9AE}" pid="5" name="ZRI Documentdatum">
    <vt:lpwstr>12-02-2025</vt:lpwstr>
  </property>
  <property fmtid="{D5CDD505-2E9C-101B-9397-08002B2CF9AE}" pid="6" name="ZRI ConceptText">
    <vt:lpwstr/>
  </property>
</Properties>
</file>